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58D48" w14:textId="77777777" w:rsidR="00480278" w:rsidRPr="009D4E8C" w:rsidRDefault="00480278" w:rsidP="009D4E8C">
      <w:pPr>
        <w:bidi/>
        <w:jc w:val="center"/>
        <w:rPr>
          <w:rFonts w:cs="B Titr"/>
          <w:szCs w:val="24"/>
          <w:rtl/>
        </w:rPr>
      </w:pPr>
      <w:r w:rsidRPr="009D4E8C">
        <w:rPr>
          <w:rFonts w:cs="B Titr" w:hint="cs"/>
          <w:szCs w:val="24"/>
          <w:rtl/>
        </w:rPr>
        <w:t>برگ شرايط اختصاصي انجام امورسرويس هاي آمد و رفت كاركنان</w:t>
      </w:r>
    </w:p>
    <w:p w14:paraId="6A89CAA3" w14:textId="794CAFC2" w:rsidR="00480278" w:rsidRPr="009D4E8C" w:rsidRDefault="00964FFC" w:rsidP="002432B2">
      <w:pPr>
        <w:bidi/>
        <w:jc w:val="center"/>
        <w:rPr>
          <w:rFonts w:cs="B Titr"/>
          <w:szCs w:val="24"/>
        </w:rPr>
      </w:pPr>
      <w:r w:rsidRPr="009D4E8C">
        <w:rPr>
          <w:rFonts w:cs="B Titr" w:hint="cs"/>
          <w:szCs w:val="24"/>
          <w:rtl/>
        </w:rPr>
        <w:t xml:space="preserve">مرکز بهداشت شمال غرب </w:t>
      </w:r>
      <w:r w:rsidR="001C58DF" w:rsidRPr="009D4E8C">
        <w:rPr>
          <w:rFonts w:cs="B Titr" w:hint="cs"/>
          <w:szCs w:val="24"/>
          <w:rtl/>
        </w:rPr>
        <w:t>تهران</w:t>
      </w:r>
      <w:r w:rsidR="00480278" w:rsidRPr="009D4E8C">
        <w:rPr>
          <w:rFonts w:cs="B Titr" w:hint="cs"/>
          <w:szCs w:val="24"/>
          <w:rtl/>
        </w:rPr>
        <w:t xml:space="preserve"> سال </w:t>
      </w:r>
      <w:r w:rsidR="002432B2">
        <w:rPr>
          <w:rFonts w:cs="B Titr" w:hint="cs"/>
          <w:szCs w:val="24"/>
          <w:rtl/>
        </w:rPr>
        <w:t>1404-1403</w:t>
      </w:r>
      <w:bookmarkStart w:id="0" w:name="_GoBack"/>
      <w:bookmarkEnd w:id="0"/>
    </w:p>
    <w:p w14:paraId="432FB3FE" w14:textId="77777777" w:rsidR="00A42D8A" w:rsidRPr="009D4E8C" w:rsidRDefault="00A42D8A" w:rsidP="009D4E8C">
      <w:pPr>
        <w:pStyle w:val="Title"/>
        <w:jc w:val="left"/>
        <w:rPr>
          <w:rFonts w:cs="B Nazanin"/>
          <w:i w:val="0"/>
          <w:iCs w:val="0"/>
          <w:sz w:val="22"/>
          <w:szCs w:val="22"/>
          <w:u w:val="none"/>
          <w:rtl/>
        </w:rPr>
      </w:pPr>
    </w:p>
    <w:p w14:paraId="1818FCE1" w14:textId="353C034F" w:rsidR="00DD51EB" w:rsidRPr="009D4E8C" w:rsidRDefault="00C208BD" w:rsidP="009D4E8C">
      <w:pPr>
        <w:pStyle w:val="Title"/>
        <w:jc w:val="mediumKashida"/>
        <w:rPr>
          <w:rFonts w:cs="B Nazanin"/>
          <w:b/>
          <w:bCs/>
          <w:i w:val="0"/>
          <w:iCs w:val="0"/>
          <w:spacing w:val="-8"/>
          <w:sz w:val="24"/>
          <w:szCs w:val="24"/>
          <w:u w:val="none"/>
        </w:rPr>
      </w:pPr>
      <w:r w:rsidRPr="009D4E8C">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9D4E8C">
        <w:rPr>
          <w:rFonts w:cs="B Nazanin" w:hint="cs"/>
          <w:b/>
          <w:bCs/>
          <w:i w:val="0"/>
          <w:iCs w:val="0"/>
          <w:color w:val="000000" w:themeColor="text1"/>
          <w:spacing w:val="-8"/>
          <w:sz w:val="24"/>
          <w:szCs w:val="24"/>
          <w:u w:val="none"/>
          <w:rtl/>
        </w:rPr>
        <w:t xml:space="preserve">کارکنان </w:t>
      </w:r>
      <w:r w:rsidR="007E5656" w:rsidRPr="009D4E8C">
        <w:rPr>
          <w:rFonts w:cs="B Nazanin" w:hint="cs"/>
          <w:b/>
          <w:bCs/>
          <w:i w:val="0"/>
          <w:iCs w:val="0"/>
          <w:color w:val="000000" w:themeColor="text1"/>
          <w:spacing w:val="-8"/>
          <w:sz w:val="24"/>
          <w:szCs w:val="24"/>
          <w:u w:val="none"/>
          <w:rtl/>
        </w:rPr>
        <w:t xml:space="preserve">حداکثر تا ساعت </w:t>
      </w:r>
      <w:r w:rsidR="00964FFC" w:rsidRPr="009D4E8C">
        <w:rPr>
          <w:rFonts w:cs="B Nazanin" w:hint="cs"/>
          <w:b/>
          <w:bCs/>
          <w:i w:val="0"/>
          <w:iCs w:val="0"/>
          <w:color w:val="000000" w:themeColor="text1"/>
          <w:spacing w:val="-8"/>
          <w:sz w:val="24"/>
          <w:szCs w:val="24"/>
          <w:rtl/>
        </w:rPr>
        <w:t>7:</w:t>
      </w:r>
      <w:r w:rsidR="00A8745B" w:rsidRPr="009D4E8C">
        <w:rPr>
          <w:rFonts w:cs="B Nazanin" w:hint="cs"/>
          <w:b/>
          <w:bCs/>
          <w:i w:val="0"/>
          <w:iCs w:val="0"/>
          <w:color w:val="000000" w:themeColor="text1"/>
          <w:spacing w:val="-8"/>
          <w:sz w:val="24"/>
          <w:szCs w:val="24"/>
          <w:rtl/>
        </w:rPr>
        <w:t>15</w:t>
      </w:r>
      <w:r w:rsidR="00E83489"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 xml:space="preserve">صبح </w:t>
      </w:r>
      <w:r w:rsidR="00143814" w:rsidRPr="009D4E8C">
        <w:rPr>
          <w:rFonts w:cs="B Nazanin" w:hint="cs"/>
          <w:b/>
          <w:bCs/>
          <w:i w:val="0"/>
          <w:iCs w:val="0"/>
          <w:color w:val="000000" w:themeColor="text1"/>
          <w:spacing w:val="-8"/>
          <w:sz w:val="24"/>
          <w:szCs w:val="24"/>
          <w:u w:val="none"/>
          <w:rtl/>
        </w:rPr>
        <w:t>(ستاد) و 7:30 صبح</w:t>
      </w:r>
      <w:r w:rsidR="00FF44B5" w:rsidRPr="009D4E8C">
        <w:rPr>
          <w:rFonts w:cs="B Nazanin" w:hint="cs"/>
          <w:b/>
          <w:bCs/>
          <w:i w:val="0"/>
          <w:iCs w:val="0"/>
          <w:color w:val="000000" w:themeColor="text1"/>
          <w:spacing w:val="-8"/>
          <w:sz w:val="24"/>
          <w:szCs w:val="24"/>
          <w:u w:val="none"/>
          <w:rtl/>
        </w:rPr>
        <w:t xml:space="preserve"> </w:t>
      </w:r>
      <w:r w:rsidR="00143814" w:rsidRPr="009D4E8C">
        <w:rPr>
          <w:rFonts w:cs="B Nazanin" w:hint="cs"/>
          <w:b/>
          <w:bCs/>
          <w:i w:val="0"/>
          <w:iCs w:val="0"/>
          <w:color w:val="000000" w:themeColor="text1"/>
          <w:spacing w:val="-8"/>
          <w:sz w:val="24"/>
          <w:szCs w:val="24"/>
          <w:u w:val="none"/>
          <w:rtl/>
        </w:rPr>
        <w:t>(مراکز)</w:t>
      </w:r>
      <w:r w:rsidRPr="009D4E8C">
        <w:rPr>
          <w:rFonts w:cs="B Nazanin" w:hint="cs"/>
          <w:b/>
          <w:bCs/>
          <w:i w:val="0"/>
          <w:iCs w:val="0"/>
          <w:color w:val="000000" w:themeColor="text1"/>
          <w:spacing w:val="-8"/>
          <w:sz w:val="24"/>
          <w:szCs w:val="24"/>
          <w:u w:val="none"/>
          <w:rtl/>
        </w:rPr>
        <w:t xml:space="preserve">در محل كار حضور داشته باشند . </w:t>
      </w:r>
      <w:r w:rsidR="00DD51EB" w:rsidRPr="009D4E8C">
        <w:rPr>
          <w:rFonts w:cs="B Nazanin" w:hint="cs"/>
          <w:b/>
          <w:bCs/>
          <w:i w:val="0"/>
          <w:iCs w:val="0"/>
          <w:spacing w:val="-8"/>
          <w:sz w:val="24"/>
          <w:szCs w:val="24"/>
          <w:u w:val="none"/>
          <w:rtl/>
        </w:rPr>
        <w:t xml:space="preserve">ضمناً ساعت بازگشت سرویس ها از </w:t>
      </w:r>
      <w:r w:rsidR="00FF3F70" w:rsidRPr="009D4E8C">
        <w:rPr>
          <w:rFonts w:cs="B Nazanin" w:hint="cs"/>
          <w:b/>
          <w:bCs/>
          <w:i w:val="0"/>
          <w:iCs w:val="0"/>
          <w:spacing w:val="-8"/>
          <w:sz w:val="24"/>
          <w:szCs w:val="24"/>
          <w:u w:val="none"/>
          <w:rtl/>
        </w:rPr>
        <w:t>مرکز بهداشت شمال غرب</w:t>
      </w:r>
      <w:r w:rsidR="003B52D2" w:rsidRPr="009D4E8C">
        <w:rPr>
          <w:rFonts w:cs="B Nazanin" w:hint="cs"/>
          <w:b/>
          <w:bCs/>
          <w:i w:val="0"/>
          <w:iCs w:val="0"/>
          <w:spacing w:val="-8"/>
          <w:sz w:val="24"/>
          <w:szCs w:val="24"/>
          <w:u w:val="none"/>
          <w:rtl/>
        </w:rPr>
        <w:t xml:space="preserve"> </w:t>
      </w:r>
      <w:r w:rsidR="00DB5143" w:rsidRPr="009D4E8C">
        <w:rPr>
          <w:rFonts w:cs="B Nazanin" w:hint="cs"/>
          <w:b/>
          <w:bCs/>
          <w:i w:val="0"/>
          <w:iCs w:val="0"/>
          <w:spacing w:val="-8"/>
          <w:sz w:val="24"/>
          <w:szCs w:val="24"/>
          <w:u w:val="none"/>
          <w:rtl/>
        </w:rPr>
        <w:t>(ستاد)</w:t>
      </w:r>
      <w:r w:rsidR="00FF3F70" w:rsidRPr="009D4E8C">
        <w:rPr>
          <w:rFonts w:cs="B Nazanin" w:hint="cs"/>
          <w:b/>
          <w:bCs/>
          <w:i w:val="0"/>
          <w:iCs w:val="0"/>
          <w:spacing w:val="-8"/>
          <w:sz w:val="24"/>
          <w:szCs w:val="24"/>
          <w:u w:val="none"/>
          <w:rtl/>
        </w:rPr>
        <w:t xml:space="preserve"> </w:t>
      </w:r>
      <w:r w:rsidR="00DD51EB" w:rsidRPr="009D4E8C">
        <w:rPr>
          <w:rFonts w:cs="B Nazanin" w:hint="cs"/>
          <w:b/>
          <w:bCs/>
          <w:i w:val="0"/>
          <w:iCs w:val="0"/>
          <w:spacing w:val="-8"/>
          <w:sz w:val="24"/>
          <w:szCs w:val="24"/>
          <w:u w:val="none"/>
          <w:rtl/>
        </w:rPr>
        <w:t xml:space="preserve"> ساعت </w:t>
      </w:r>
      <w:r w:rsidR="003B52D2" w:rsidRPr="009D4E8C">
        <w:rPr>
          <w:rFonts w:cs="B Nazanin" w:hint="cs"/>
          <w:b/>
          <w:bCs/>
          <w:i w:val="0"/>
          <w:iCs w:val="0"/>
          <w:spacing w:val="-8"/>
          <w:sz w:val="24"/>
          <w:szCs w:val="24"/>
          <w:rtl/>
        </w:rPr>
        <w:t xml:space="preserve">15:00 </w:t>
      </w:r>
      <w:r w:rsidR="00BC2E98" w:rsidRPr="009D4E8C">
        <w:rPr>
          <w:rFonts w:cs="B Nazanin" w:hint="cs"/>
          <w:b/>
          <w:bCs/>
          <w:i w:val="0"/>
          <w:iCs w:val="0"/>
          <w:spacing w:val="-8"/>
          <w:sz w:val="24"/>
          <w:szCs w:val="24"/>
          <w:u w:val="none"/>
          <w:rtl/>
          <w:lang w:bidi="fa-IR"/>
        </w:rPr>
        <w:t>عصر</w:t>
      </w:r>
      <w:r w:rsidR="001C2152">
        <w:rPr>
          <w:rFonts w:cs="B Nazanin" w:hint="cs"/>
          <w:b/>
          <w:bCs/>
          <w:i w:val="0"/>
          <w:iCs w:val="0"/>
          <w:spacing w:val="-8"/>
          <w:sz w:val="24"/>
          <w:szCs w:val="24"/>
          <w:u w:val="none"/>
          <w:rtl/>
          <w:lang w:bidi="fa-IR"/>
        </w:rPr>
        <w:t xml:space="preserve"> </w:t>
      </w:r>
      <w:r w:rsidR="00FF3F70" w:rsidRPr="009D4E8C">
        <w:rPr>
          <w:rFonts w:cs="B Nazanin" w:hint="cs"/>
          <w:b/>
          <w:bCs/>
          <w:i w:val="0"/>
          <w:iCs w:val="0"/>
          <w:spacing w:val="-8"/>
          <w:sz w:val="24"/>
          <w:szCs w:val="24"/>
          <w:u w:val="none"/>
          <w:rtl/>
          <w:lang w:bidi="fa-IR"/>
        </w:rPr>
        <w:t xml:space="preserve">و </w:t>
      </w:r>
      <w:r w:rsidR="00FF3F70" w:rsidRPr="001C2152">
        <w:rPr>
          <w:rFonts w:cs="B Nazanin" w:hint="cs"/>
          <w:b/>
          <w:bCs/>
          <w:i w:val="0"/>
          <w:iCs w:val="0"/>
          <w:spacing w:val="-8"/>
          <w:sz w:val="24"/>
          <w:szCs w:val="24"/>
          <w:u w:val="none"/>
          <w:rtl/>
          <w:lang w:bidi="fa-IR"/>
        </w:rPr>
        <w:t>مراک</w:t>
      </w:r>
      <w:r w:rsidR="001C2152" w:rsidRPr="001C2152">
        <w:rPr>
          <w:rFonts w:cs="B Nazanin" w:hint="cs"/>
          <w:b/>
          <w:bCs/>
          <w:i w:val="0"/>
          <w:iCs w:val="0"/>
          <w:spacing w:val="-8"/>
          <w:sz w:val="24"/>
          <w:szCs w:val="24"/>
          <w:u w:val="none"/>
          <w:rtl/>
          <w:lang w:bidi="fa-IR"/>
        </w:rPr>
        <w:t xml:space="preserve">ز فرحزاد </w:t>
      </w:r>
      <w:r w:rsidR="00FF3F70" w:rsidRPr="001C2152">
        <w:rPr>
          <w:rFonts w:cs="B Nazanin" w:hint="cs"/>
          <w:b/>
          <w:bCs/>
          <w:i w:val="0"/>
          <w:iCs w:val="0"/>
          <w:spacing w:val="-8"/>
          <w:sz w:val="24"/>
          <w:szCs w:val="24"/>
          <w:u w:val="none"/>
          <w:rtl/>
          <w:lang w:bidi="fa-IR"/>
        </w:rPr>
        <w:t>ساعت 14:</w:t>
      </w:r>
      <w:r w:rsidR="00143814" w:rsidRPr="001C2152">
        <w:rPr>
          <w:rFonts w:cs="B Nazanin" w:hint="cs"/>
          <w:b/>
          <w:bCs/>
          <w:i w:val="0"/>
          <w:iCs w:val="0"/>
          <w:spacing w:val="-8"/>
          <w:sz w:val="24"/>
          <w:szCs w:val="24"/>
          <w:u w:val="none"/>
          <w:rtl/>
          <w:lang w:bidi="fa-IR"/>
        </w:rPr>
        <w:t>15</w:t>
      </w:r>
      <w:r w:rsidR="00DD51EB" w:rsidRPr="001C2152">
        <w:rPr>
          <w:rFonts w:cs="B Nazanin" w:hint="cs"/>
          <w:b/>
          <w:bCs/>
          <w:i w:val="0"/>
          <w:iCs w:val="0"/>
          <w:spacing w:val="-8"/>
          <w:sz w:val="24"/>
          <w:szCs w:val="24"/>
          <w:u w:val="none"/>
          <w:rtl/>
        </w:rPr>
        <w:t>و تع</w:t>
      </w:r>
      <w:r w:rsidR="00DD51EB" w:rsidRPr="009D4E8C">
        <w:rPr>
          <w:rFonts w:cs="B Nazanin" w:hint="cs"/>
          <w:b/>
          <w:bCs/>
          <w:i w:val="0"/>
          <w:iCs w:val="0"/>
          <w:spacing w:val="-8"/>
          <w:sz w:val="24"/>
          <w:szCs w:val="24"/>
          <w:u w:val="none"/>
          <w:rtl/>
        </w:rPr>
        <w:t>يين ساعات رفت و برگشت در ايام ويژه مانند ماه مبارك رمضان و غيره براساس نظر كارفرما بوده و شركت طرف قرارداد حق هيچگونه اعتراضي ندارد.</w:t>
      </w:r>
    </w:p>
    <w:p w14:paraId="11AA02E8" w14:textId="726FA40F" w:rsidR="00C208BD" w:rsidRPr="009D4E8C" w:rsidRDefault="00F64CEA" w:rsidP="009D4E8C">
      <w:pPr>
        <w:pStyle w:val="Title"/>
        <w:tabs>
          <w:tab w:val="left" w:pos="0"/>
          <w:tab w:val="left" w:pos="142"/>
        </w:tabs>
        <w:ind w:left="-142"/>
        <w:jc w:val="lowKashida"/>
        <w:rPr>
          <w:rFonts w:cs="B Nazanin"/>
          <w:b/>
          <w:bCs/>
          <w:i w:val="0"/>
          <w:iCs w:val="0"/>
          <w:color w:val="000000" w:themeColor="text1"/>
          <w:spacing w:val="-8"/>
          <w:sz w:val="24"/>
          <w:szCs w:val="24"/>
          <w:u w:val="none"/>
        </w:rPr>
      </w:pPr>
      <w:r w:rsidRPr="009D4E8C">
        <w:rPr>
          <w:rFonts w:cs="B Nazanin" w:hint="cs"/>
          <w:b/>
          <w:bCs/>
          <w:i w:val="0"/>
          <w:iCs w:val="0"/>
          <w:color w:val="000000" w:themeColor="text1"/>
          <w:spacing w:val="-8"/>
          <w:sz w:val="24"/>
          <w:szCs w:val="24"/>
          <w:u w:val="none"/>
          <w:rtl/>
        </w:rPr>
        <w:t>1-</w:t>
      </w:r>
      <w:r w:rsidR="00C208BD" w:rsidRPr="009D4E8C">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9D4E8C">
        <w:rPr>
          <w:rFonts w:cs="B Nazanin" w:hint="cs"/>
          <w:b/>
          <w:bCs/>
          <w:i w:val="0"/>
          <w:iCs w:val="0"/>
          <w:color w:val="000000" w:themeColor="text1"/>
          <w:spacing w:val="-8"/>
          <w:sz w:val="24"/>
          <w:szCs w:val="24"/>
          <w:u w:val="none"/>
          <w:rtl/>
          <w:lang w:bidi="fa-IR"/>
        </w:rPr>
        <w:t xml:space="preserve">کارکنان </w:t>
      </w:r>
      <w:r w:rsidR="00964FFC" w:rsidRPr="009D4E8C">
        <w:rPr>
          <w:rFonts w:cs="B Nazanin" w:hint="cs"/>
          <w:b/>
          <w:bCs/>
          <w:i w:val="0"/>
          <w:iCs w:val="0"/>
          <w:spacing w:val="-8"/>
          <w:sz w:val="24"/>
          <w:szCs w:val="24"/>
          <w:u w:val="none"/>
          <w:rtl/>
        </w:rPr>
        <w:t xml:space="preserve">مرکز بهداشت شمال غرب </w:t>
      </w:r>
      <w:r w:rsidR="0045216F" w:rsidRPr="00EF041F">
        <w:rPr>
          <w:rFonts w:cs="B Nazanin" w:hint="cs"/>
          <w:b/>
          <w:bCs/>
          <w:i w:val="0"/>
          <w:iCs w:val="0"/>
          <w:spacing w:val="-8"/>
          <w:sz w:val="24"/>
          <w:szCs w:val="24"/>
          <w:u w:val="none"/>
          <w:rtl/>
        </w:rPr>
        <w:t>(ستادی و مراکز تحت پوشش و ...)</w:t>
      </w:r>
      <w:r w:rsidR="0045216F" w:rsidRPr="009D4E8C">
        <w:rPr>
          <w:rFonts w:cs="B Nazanin" w:hint="cs"/>
          <w:b/>
          <w:bCs/>
          <w:i w:val="0"/>
          <w:iCs w:val="0"/>
          <w:spacing w:val="-8"/>
          <w:sz w:val="24"/>
          <w:szCs w:val="24"/>
          <w:u w:val="none"/>
          <w:rtl/>
        </w:rPr>
        <w:t xml:space="preserve"> </w:t>
      </w:r>
      <w:r w:rsidR="00C208BD" w:rsidRPr="009D4E8C">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9D4E8C">
        <w:rPr>
          <w:rFonts w:cs="B Nazanin" w:hint="cs"/>
          <w:b/>
          <w:bCs/>
          <w:i w:val="0"/>
          <w:iCs w:val="0"/>
          <w:color w:val="000000" w:themeColor="text1"/>
          <w:spacing w:val="-8"/>
          <w:sz w:val="24"/>
          <w:szCs w:val="24"/>
          <w:u w:val="none"/>
          <w:rtl/>
        </w:rPr>
        <w:t>.</w:t>
      </w:r>
      <w:r w:rsidR="00C208BD" w:rsidRPr="009D4E8C">
        <w:rPr>
          <w:rFonts w:cs="B Nazanin" w:hint="cs"/>
          <w:b/>
          <w:bCs/>
          <w:i w:val="0"/>
          <w:iCs w:val="0"/>
          <w:color w:val="000000" w:themeColor="text1"/>
          <w:spacing w:val="-8"/>
          <w:sz w:val="24"/>
          <w:szCs w:val="24"/>
          <w:u w:val="none"/>
          <w:rtl/>
        </w:rPr>
        <w:t xml:space="preserve">  </w:t>
      </w:r>
    </w:p>
    <w:p w14:paraId="423E367A" w14:textId="77777777" w:rsidR="00C208BD" w:rsidRPr="009D4E8C" w:rsidRDefault="00C208BD"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sidRPr="009D4E8C">
        <w:rPr>
          <w:rFonts w:cs="B Nazanin"/>
          <w:b/>
          <w:bCs/>
          <w:i w:val="0"/>
          <w:iCs w:val="0"/>
          <w:color w:val="000000" w:themeColor="text1"/>
          <w:spacing w:val="-4"/>
          <w:sz w:val="24"/>
          <w:szCs w:val="24"/>
          <w:u w:val="none"/>
        </w:rPr>
        <w:sym w:font="Wingdings 2" w:char="00F3"/>
      </w:r>
      <w:r w:rsidRPr="009D4E8C">
        <w:rPr>
          <w:rFonts w:cs="B Nazanin" w:hint="cs"/>
          <w:b/>
          <w:bCs/>
          <w:i w:val="0"/>
          <w:iCs w:val="0"/>
          <w:color w:val="000000" w:themeColor="text1"/>
          <w:sz w:val="24"/>
          <w:szCs w:val="24"/>
          <w:u w:val="none"/>
          <w:shd w:val="clear" w:color="auto" w:fill="E0E0E0"/>
          <w:rtl/>
        </w:rPr>
        <w:t xml:space="preserve">تبصره </w:t>
      </w:r>
      <w:r w:rsidRPr="009D4E8C">
        <w:rPr>
          <w:rFonts w:cs="B Nazanin" w:hint="cs"/>
          <w:b/>
          <w:bCs/>
          <w:i w:val="0"/>
          <w:iCs w:val="0"/>
          <w:color w:val="000000" w:themeColor="text1"/>
          <w:sz w:val="24"/>
          <w:szCs w:val="24"/>
          <w:shd w:val="clear" w:color="auto" w:fill="E0E0E0"/>
          <w:rtl/>
        </w:rPr>
        <w:t>1</w:t>
      </w:r>
      <w:r w:rsidRPr="009D4E8C">
        <w:rPr>
          <w:rFonts w:cs="B Nazanin" w:hint="cs"/>
          <w:b/>
          <w:bCs/>
          <w:i w:val="0"/>
          <w:iCs w:val="0"/>
          <w:color w:val="000000" w:themeColor="text1"/>
          <w:sz w:val="24"/>
          <w:szCs w:val="24"/>
          <w:u w:val="none"/>
          <w:shd w:val="clear" w:color="auto" w:fill="E0E0E0"/>
          <w:rtl/>
        </w:rPr>
        <w:t xml:space="preserve"> :</w:t>
      </w:r>
      <w:r w:rsidRPr="009D4E8C">
        <w:rPr>
          <w:rFonts w:cs="B Nazanin" w:hint="cs"/>
          <w:b/>
          <w:bCs/>
          <w:i w:val="0"/>
          <w:iCs w:val="0"/>
          <w:color w:val="000000" w:themeColor="text1"/>
          <w:sz w:val="24"/>
          <w:szCs w:val="24"/>
          <w:u w:val="none"/>
          <w:rtl/>
        </w:rPr>
        <w:t xml:space="preserve"> </w:t>
      </w:r>
      <w:r w:rsidRPr="009D4E8C">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14:paraId="67BCC900" w14:textId="53331185" w:rsidR="00C208BD" w:rsidRPr="009D4E8C" w:rsidRDefault="00F64CEA"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sidRPr="009D4E8C">
        <w:rPr>
          <w:rFonts w:cs="B Nazanin" w:hint="cs"/>
          <w:b/>
          <w:bCs/>
          <w:i w:val="0"/>
          <w:iCs w:val="0"/>
          <w:color w:val="000000" w:themeColor="text1"/>
          <w:spacing w:val="-8"/>
          <w:sz w:val="24"/>
          <w:szCs w:val="24"/>
          <w:u w:val="none"/>
          <w:rtl/>
        </w:rPr>
        <w:t>2-</w:t>
      </w:r>
      <w:r w:rsidR="00C208BD" w:rsidRPr="009D4E8C">
        <w:rPr>
          <w:rFonts w:cs="B Nazanin" w:hint="cs"/>
          <w:b/>
          <w:bCs/>
          <w:i w:val="0"/>
          <w:iCs w:val="0"/>
          <w:color w:val="000000" w:themeColor="text1"/>
          <w:spacing w:val="-8"/>
          <w:sz w:val="24"/>
          <w:szCs w:val="24"/>
          <w:u w:val="none"/>
          <w:rtl/>
        </w:rPr>
        <w:t>همه خودروها مي‌بايست در هر زمان داراي شرایط زير باشند :</w:t>
      </w:r>
    </w:p>
    <w:p w14:paraId="5077E74E" w14:textId="77777777" w:rsidR="00C208BD" w:rsidRPr="009D4E8C" w:rsidRDefault="00C208BD"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sidRPr="009D4E8C">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14:paraId="22F1812A" w14:textId="7C44CF3C"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EF041F">
        <w:rPr>
          <w:rFonts w:cs="B Nazanin" w:hint="cs"/>
          <w:b/>
          <w:bCs/>
          <w:i w:val="0"/>
          <w:iCs w:val="0"/>
          <w:color w:val="000000" w:themeColor="text1"/>
          <w:sz w:val="24"/>
          <w:szCs w:val="24"/>
          <w:u w:val="none"/>
          <w:rtl/>
        </w:rPr>
        <w:t xml:space="preserve">ب: </w:t>
      </w:r>
      <w:r w:rsidR="006F482C" w:rsidRPr="00EF041F">
        <w:rPr>
          <w:rFonts w:cs="B Nazanin" w:hint="cs"/>
          <w:b/>
          <w:bCs/>
          <w:i w:val="0"/>
          <w:iCs w:val="0"/>
          <w:color w:val="000000" w:themeColor="text1"/>
          <w:spacing w:val="-8"/>
          <w:sz w:val="24"/>
          <w:szCs w:val="24"/>
          <w:u w:val="none"/>
          <w:rtl/>
        </w:rPr>
        <w:t xml:space="preserve">مدل </w:t>
      </w:r>
      <w:r w:rsidR="00964FFC" w:rsidRPr="00EF041F">
        <w:rPr>
          <w:rFonts w:cs="B Nazanin" w:hint="cs"/>
          <w:b/>
          <w:bCs/>
          <w:i w:val="0"/>
          <w:iCs w:val="0"/>
          <w:color w:val="000000" w:themeColor="text1"/>
          <w:spacing w:val="-8"/>
          <w:sz w:val="24"/>
          <w:szCs w:val="24"/>
          <w:u w:val="none"/>
          <w:rtl/>
        </w:rPr>
        <w:t>ون</w:t>
      </w:r>
      <w:r w:rsidR="002F1D83" w:rsidRPr="00EF041F">
        <w:rPr>
          <w:rFonts w:cs="B Nazanin" w:hint="cs"/>
          <w:b/>
          <w:bCs/>
          <w:i w:val="0"/>
          <w:iCs w:val="0"/>
          <w:color w:val="000000" w:themeColor="text1"/>
          <w:spacing w:val="-8"/>
          <w:sz w:val="24"/>
          <w:szCs w:val="24"/>
          <w:u w:val="none"/>
          <w:rtl/>
        </w:rPr>
        <w:t>،</w:t>
      </w:r>
      <w:r w:rsidR="00964FFC" w:rsidRPr="00EF041F">
        <w:rPr>
          <w:rFonts w:cs="B Nazanin" w:hint="cs"/>
          <w:b/>
          <w:bCs/>
          <w:i w:val="0"/>
          <w:iCs w:val="0"/>
          <w:color w:val="000000" w:themeColor="text1"/>
          <w:spacing w:val="-8"/>
          <w:sz w:val="24"/>
          <w:szCs w:val="24"/>
          <w:u w:val="none"/>
          <w:rtl/>
        </w:rPr>
        <w:t xml:space="preserve"> سال </w:t>
      </w:r>
      <w:r w:rsidR="006F482C" w:rsidRPr="00EF041F">
        <w:rPr>
          <w:rFonts w:cs="B Nazanin" w:hint="cs"/>
          <w:b/>
          <w:bCs/>
          <w:i w:val="0"/>
          <w:iCs w:val="0"/>
          <w:color w:val="000000" w:themeColor="text1"/>
          <w:spacing w:val="-8"/>
          <w:sz w:val="24"/>
          <w:szCs w:val="24"/>
          <w:u w:val="none"/>
          <w:rtl/>
        </w:rPr>
        <w:t>1386 به</w:t>
      </w:r>
      <w:r w:rsidR="003F2855" w:rsidRPr="00EF041F">
        <w:rPr>
          <w:rFonts w:cs="B Nazanin" w:hint="cs"/>
          <w:b/>
          <w:bCs/>
          <w:i w:val="0"/>
          <w:iCs w:val="0"/>
          <w:color w:val="000000" w:themeColor="text1"/>
          <w:spacing w:val="-8"/>
          <w:sz w:val="24"/>
          <w:szCs w:val="24"/>
          <w:u w:val="none"/>
          <w:rtl/>
        </w:rPr>
        <w:t xml:space="preserve"> بالا </w:t>
      </w:r>
      <w:r w:rsidR="00C26E40" w:rsidRPr="00EF041F">
        <w:rPr>
          <w:rFonts w:cs="B Nazanin" w:hint="cs"/>
          <w:b/>
          <w:bCs/>
          <w:i w:val="0"/>
          <w:iCs w:val="0"/>
          <w:color w:val="000000" w:themeColor="text1"/>
          <w:spacing w:val="-8"/>
          <w:sz w:val="24"/>
          <w:szCs w:val="24"/>
          <w:u w:val="none"/>
          <w:rtl/>
        </w:rPr>
        <w:t>،</w:t>
      </w:r>
      <w:r w:rsidR="00C26E40" w:rsidRPr="009D4E8C">
        <w:rPr>
          <w:rFonts w:cs="B Nazanin" w:hint="cs"/>
          <w:b/>
          <w:bCs/>
          <w:i w:val="0"/>
          <w:iCs w:val="0"/>
          <w:color w:val="000000" w:themeColor="text1"/>
          <w:spacing w:val="-8"/>
          <w:sz w:val="24"/>
          <w:szCs w:val="24"/>
          <w:u w:val="none"/>
          <w:rtl/>
        </w:rPr>
        <w:t xml:space="preserve"> </w:t>
      </w:r>
      <w:r w:rsidR="004D3622"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 xml:space="preserve">مناسب </w:t>
      </w:r>
      <w:r w:rsidR="00C26E40" w:rsidRPr="009D4E8C">
        <w:rPr>
          <w:rFonts w:cs="B Nazanin" w:hint="cs"/>
          <w:b/>
          <w:bCs/>
          <w:i w:val="0"/>
          <w:iCs w:val="0"/>
          <w:color w:val="000000" w:themeColor="text1"/>
          <w:spacing w:val="-8"/>
          <w:sz w:val="24"/>
          <w:szCs w:val="24"/>
          <w:u w:val="none"/>
          <w:rtl/>
        </w:rPr>
        <w:t>و مجهز به سیستم</w:t>
      </w:r>
      <w:r w:rsidR="00C26E40" w:rsidRPr="009D4E8C">
        <w:rPr>
          <w:rFonts w:cs="B Nazanin" w:hint="cs"/>
          <w:b/>
          <w:bCs/>
          <w:i w:val="0"/>
          <w:iCs w:val="0"/>
          <w:spacing w:val="-8"/>
          <w:sz w:val="24"/>
          <w:szCs w:val="24"/>
          <w:u w:val="none"/>
          <w:rtl/>
        </w:rPr>
        <w:t xml:space="preserve"> گرمايش زمستاني</w:t>
      </w:r>
      <w:r w:rsidR="002F1D83" w:rsidRPr="009D4E8C">
        <w:rPr>
          <w:rFonts w:cs="B Nazanin" w:hint="cs"/>
          <w:b/>
          <w:bCs/>
          <w:i w:val="0"/>
          <w:iCs w:val="0"/>
          <w:spacing w:val="-8"/>
          <w:sz w:val="24"/>
          <w:szCs w:val="24"/>
          <w:u w:val="none"/>
          <w:rtl/>
        </w:rPr>
        <w:t xml:space="preserve"> </w:t>
      </w:r>
      <w:r w:rsidR="002F1D83" w:rsidRPr="00EF041F">
        <w:rPr>
          <w:rFonts w:cs="B Nazanin" w:hint="cs"/>
          <w:b/>
          <w:bCs/>
          <w:i w:val="0"/>
          <w:iCs w:val="0"/>
          <w:spacing w:val="-8"/>
          <w:sz w:val="24"/>
          <w:szCs w:val="24"/>
          <w:u w:val="none"/>
          <w:rtl/>
        </w:rPr>
        <w:t>و سرمایشی تابستانی</w:t>
      </w:r>
      <w:r w:rsidR="00C26E40"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باشد (</w:t>
      </w:r>
      <w:r w:rsidRPr="009D4E8C">
        <w:rPr>
          <w:rFonts w:cs="B Nazanin" w:hint="cs"/>
          <w:b/>
          <w:bCs/>
          <w:i w:val="0"/>
          <w:iCs w:val="0"/>
          <w:spacing w:val="-8"/>
          <w:sz w:val="24"/>
          <w:szCs w:val="24"/>
          <w:u w:val="none"/>
          <w:rtl/>
        </w:rPr>
        <w:t>تشخيص مناسب بودن خودروها بعهده نماينده كارفرما مي‌باشد و در صورت رد و عدم تأييد هر يك از خودروها پيمانكار</w:t>
      </w:r>
      <w:r w:rsidR="002F1D83"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بلافاصله موظف به تعویض آن خودرو بوده وحق هيچگونه اعتراضي ندارد</w:t>
      </w:r>
      <w:r w:rsidR="000769E6" w:rsidRPr="009D4E8C">
        <w:rPr>
          <w:rFonts w:cs="B Nazanin" w:hint="cs"/>
          <w:b/>
          <w:bCs/>
          <w:i w:val="0"/>
          <w:iCs w:val="0"/>
          <w:spacing w:val="-8"/>
          <w:sz w:val="24"/>
          <w:szCs w:val="24"/>
          <w:u w:val="none"/>
          <w:rtl/>
        </w:rPr>
        <w:t xml:space="preserve"> و در صورت عدم تهیه خودروی مناسب ، در ازای انجام کار هیچ مبلغی پرداخت نمی گردد </w:t>
      </w:r>
      <w:r w:rsidRPr="009D4E8C">
        <w:rPr>
          <w:rFonts w:cs="B Nazanin" w:hint="cs"/>
          <w:b/>
          <w:bCs/>
          <w:i w:val="0"/>
          <w:iCs w:val="0"/>
          <w:spacing w:val="-8"/>
          <w:sz w:val="24"/>
          <w:szCs w:val="24"/>
          <w:u w:val="none"/>
          <w:rtl/>
        </w:rPr>
        <w:t>)</w:t>
      </w:r>
      <w:r w:rsidR="000769E6"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w:t>
      </w:r>
    </w:p>
    <w:p w14:paraId="25F4FC54"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ج : شكل ظاهري سرويس‌ها بصورت تصادفي، بتونه شده و غيرمعمولي نباشد.</w:t>
      </w:r>
    </w:p>
    <w:p w14:paraId="4280F4B6" w14:textId="39A38761"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 د: شيشه‌ها</w:t>
      </w:r>
      <w:r w:rsidR="005C5A04" w:rsidRPr="009D4E8C">
        <w:rPr>
          <w:rFonts w:cs="B Nazanin" w:hint="cs"/>
          <w:b/>
          <w:bCs/>
          <w:i w:val="0"/>
          <w:iCs w:val="0"/>
          <w:spacing w:val="-8"/>
          <w:sz w:val="24"/>
          <w:szCs w:val="24"/>
          <w:u w:val="none"/>
          <w:rtl/>
        </w:rPr>
        <w:t xml:space="preserve"> </w:t>
      </w:r>
      <w:r w:rsidR="005C5A04" w:rsidRPr="00EF041F">
        <w:rPr>
          <w:rFonts w:cs="B Nazanin" w:hint="cs"/>
          <w:b/>
          <w:bCs/>
          <w:i w:val="0"/>
          <w:iCs w:val="0"/>
          <w:spacing w:val="-8"/>
          <w:sz w:val="24"/>
          <w:szCs w:val="24"/>
          <w:u w:val="none"/>
          <w:rtl/>
        </w:rPr>
        <w:t>و صندلی های</w:t>
      </w:r>
      <w:r w:rsidRPr="009D4E8C">
        <w:rPr>
          <w:rFonts w:cs="B Nazanin" w:hint="cs"/>
          <w:b/>
          <w:bCs/>
          <w:i w:val="0"/>
          <w:iCs w:val="0"/>
          <w:spacing w:val="-8"/>
          <w:sz w:val="24"/>
          <w:szCs w:val="24"/>
          <w:u w:val="none"/>
          <w:rtl/>
        </w:rPr>
        <w:t xml:space="preserve"> خودروها كاملاً سالم و تميز باشد.</w:t>
      </w:r>
    </w:p>
    <w:p w14:paraId="6838CDEB"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هـ : ظاهرسرويس‌ها مي‌بايست هميشه تميز و داخل آنها نيز بطور مرتب نظافت شود .</w:t>
      </w:r>
    </w:p>
    <w:p w14:paraId="6640AE79" w14:textId="77777777" w:rsidR="00C208BD" w:rsidRPr="009D4E8C" w:rsidRDefault="00C208BD" w:rsidP="009D4E8C">
      <w:pPr>
        <w:pStyle w:val="Title"/>
        <w:tabs>
          <w:tab w:val="left" w:pos="0"/>
          <w:tab w:val="left" w:pos="142"/>
        </w:tabs>
        <w:ind w:left="-142"/>
        <w:jc w:val="left"/>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و: سيستم گرمايش زمستاني </w:t>
      </w:r>
      <w:r w:rsidR="003C41B2" w:rsidRPr="009D4E8C">
        <w:rPr>
          <w:rFonts w:cs="B Nazanin" w:hint="cs"/>
          <w:b/>
          <w:bCs/>
          <w:i w:val="0"/>
          <w:iCs w:val="0"/>
          <w:spacing w:val="-8"/>
          <w:sz w:val="24"/>
          <w:szCs w:val="24"/>
          <w:u w:val="none"/>
          <w:rtl/>
        </w:rPr>
        <w:t xml:space="preserve">و سرمایش تابستانی </w:t>
      </w:r>
      <w:r w:rsidRPr="009D4E8C">
        <w:rPr>
          <w:rFonts w:cs="B Nazanin" w:hint="cs"/>
          <w:b/>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p>
    <w:p w14:paraId="5A724CB2" w14:textId="44EFAC85"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ز: صندلي خودروها كاملاً سالم و روكش صندلي ها هميشه تميز و مرتب باشد .</w:t>
      </w:r>
      <w:r w:rsidR="003600C2" w:rsidRPr="009D4E8C">
        <w:rPr>
          <w:rFonts w:cs="B Nazanin" w:hint="cs"/>
          <w:b/>
          <w:bCs/>
          <w:i w:val="0"/>
          <w:iCs w:val="0"/>
          <w:spacing w:val="-8"/>
          <w:sz w:val="24"/>
          <w:szCs w:val="24"/>
          <w:u w:val="none"/>
          <w:rtl/>
        </w:rPr>
        <w:t xml:space="preserve"> </w:t>
      </w:r>
      <w:r w:rsidR="003600C2" w:rsidRPr="00EF041F">
        <w:rPr>
          <w:rFonts w:cs="B Nazanin" w:hint="cs"/>
          <w:b/>
          <w:bCs/>
          <w:i w:val="0"/>
          <w:iCs w:val="0"/>
          <w:spacing w:val="-8"/>
          <w:sz w:val="24"/>
          <w:szCs w:val="24"/>
          <w:u w:val="none"/>
          <w:rtl/>
        </w:rPr>
        <w:t>(در صورت استفاده از روکش، به صورت هر 15 روز یک بار شست و شو داده شود).</w:t>
      </w:r>
    </w:p>
    <w:p w14:paraId="6DF5225A" w14:textId="5819CECA"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ك: همه خودروها مي‌بايست داراي كارت بيمه شخص ثالث و ديه و سرنشين </w:t>
      </w:r>
      <w:r w:rsidR="008E7688" w:rsidRPr="009D4E8C">
        <w:rPr>
          <w:rFonts w:cs="B Nazanin" w:hint="cs"/>
          <w:b/>
          <w:bCs/>
          <w:i w:val="0"/>
          <w:iCs w:val="0"/>
          <w:spacing w:val="-8"/>
          <w:sz w:val="24"/>
          <w:szCs w:val="24"/>
          <w:u w:val="none"/>
          <w:rtl/>
        </w:rPr>
        <w:t xml:space="preserve"> </w:t>
      </w:r>
      <w:r w:rsidR="008E7688" w:rsidRPr="00EF041F">
        <w:rPr>
          <w:rFonts w:cs="B Nazanin" w:hint="cs"/>
          <w:b/>
          <w:bCs/>
          <w:i w:val="0"/>
          <w:iCs w:val="0"/>
          <w:spacing w:val="-8"/>
          <w:sz w:val="24"/>
          <w:szCs w:val="24"/>
          <w:u w:val="none"/>
          <w:rtl/>
        </w:rPr>
        <w:t>با حداکثر تعهدات مالی</w:t>
      </w:r>
      <w:r w:rsidR="008E7688"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باشند.</w:t>
      </w:r>
    </w:p>
    <w:p w14:paraId="7033C0CB" w14:textId="77777777" w:rsidR="00A52A28" w:rsidRPr="009D4E8C" w:rsidRDefault="00A52A28"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z w:val="24"/>
          <w:szCs w:val="24"/>
          <w:u w:val="none"/>
          <w:rtl/>
        </w:rPr>
        <w:t>گ :کلیه خودروها لزوما</w:t>
      </w:r>
      <w:r w:rsidR="003F2855" w:rsidRPr="009D4E8C">
        <w:rPr>
          <w:rFonts w:cs="B Nazanin" w:hint="cs"/>
          <w:b/>
          <w:bCs/>
          <w:i w:val="0"/>
          <w:iCs w:val="0"/>
          <w:sz w:val="24"/>
          <w:szCs w:val="24"/>
          <w:u w:val="none"/>
          <w:rtl/>
        </w:rPr>
        <w:t xml:space="preserve">ً </w:t>
      </w:r>
      <w:r w:rsidRPr="009D4E8C">
        <w:rPr>
          <w:rFonts w:cs="B Nazanin" w:hint="cs"/>
          <w:b/>
          <w:bCs/>
          <w:i w:val="0"/>
          <w:iCs w:val="0"/>
          <w:sz w:val="24"/>
          <w:szCs w:val="24"/>
          <w:u w:val="none"/>
          <w:rtl/>
        </w:rPr>
        <w:t>باید مجهز به تجهیزات ایمنی از قبیل زنجیر چرخ ،کپسول آتش نشانی و...باشند.</w:t>
      </w:r>
    </w:p>
    <w:p w14:paraId="0C780D62" w14:textId="77777777" w:rsidR="00C208BD" w:rsidRPr="009D4E8C" w:rsidRDefault="00C208BD" w:rsidP="009D4E8C">
      <w:pPr>
        <w:pStyle w:val="Title"/>
        <w:tabs>
          <w:tab w:val="left" w:pos="0"/>
          <w:tab w:val="left" w:pos="142"/>
        </w:tabs>
        <w:ind w:left="-142"/>
        <w:jc w:val="lowKashida"/>
        <w:rPr>
          <w:rFonts w:cs="B Nazanin"/>
          <w:b/>
          <w:bCs/>
          <w:i w:val="0"/>
          <w:iCs w:val="0"/>
          <w:spacing w:val="-8"/>
          <w:sz w:val="22"/>
          <w:szCs w:val="22"/>
          <w:u w:val="none"/>
          <w:rtl/>
        </w:rPr>
      </w:pPr>
      <w:r w:rsidRPr="009D4E8C">
        <w:rPr>
          <w:rFonts w:cs="B Nazanin" w:hint="cs"/>
          <w:b/>
          <w:bCs/>
          <w:i w:val="0"/>
          <w:iCs w:val="0"/>
          <w:spacing w:val="-8"/>
          <w:sz w:val="24"/>
          <w:szCs w:val="24"/>
          <w:u w:val="none"/>
          <w:rtl/>
        </w:rPr>
        <w:t xml:space="preserve">ل: نماينده پيمانكار بايد هر روز طبق ساعات درخواستي كارفرما در </w:t>
      </w:r>
      <w:r w:rsidR="00C86604" w:rsidRPr="009D4E8C">
        <w:rPr>
          <w:rFonts w:cs="B Nazanin" w:hint="cs"/>
          <w:b/>
          <w:bCs/>
          <w:i w:val="0"/>
          <w:iCs w:val="0"/>
          <w:spacing w:val="-8"/>
          <w:sz w:val="24"/>
          <w:szCs w:val="24"/>
          <w:u w:val="none"/>
          <w:rtl/>
        </w:rPr>
        <w:t>شبکه</w:t>
      </w:r>
      <w:r w:rsidRPr="009D4E8C">
        <w:rPr>
          <w:rFonts w:cs="B Nazanin" w:hint="cs"/>
          <w:b/>
          <w:bCs/>
          <w:i w:val="0"/>
          <w:iCs w:val="0"/>
          <w:spacing w:val="-8"/>
          <w:sz w:val="24"/>
          <w:szCs w:val="24"/>
          <w:u w:val="none"/>
          <w:rtl/>
        </w:rPr>
        <w:t xml:space="preserve"> حضور  داشته</w:t>
      </w:r>
      <w:r w:rsidRPr="009D4E8C">
        <w:rPr>
          <w:rFonts w:cs="B Nazanin" w:hint="cs"/>
          <w:b/>
          <w:bCs/>
          <w:i w:val="0"/>
          <w:iCs w:val="0"/>
          <w:spacing w:val="-8"/>
          <w:sz w:val="22"/>
          <w:szCs w:val="22"/>
          <w:u w:val="none"/>
          <w:rtl/>
        </w:rPr>
        <w:t xml:space="preserve"> باشد.</w:t>
      </w:r>
    </w:p>
    <w:p w14:paraId="74A60FC9" w14:textId="791A03EE" w:rsidR="00C208BD" w:rsidRPr="009D4E8C" w:rsidRDefault="00C208BD" w:rsidP="009D4E8C">
      <w:pPr>
        <w:pStyle w:val="Title"/>
        <w:tabs>
          <w:tab w:val="left" w:pos="0"/>
          <w:tab w:val="left" w:pos="142"/>
        </w:tabs>
        <w:ind w:left="-142"/>
        <w:jc w:val="lowKashida"/>
        <w:rPr>
          <w:rFonts w:cs="B Nazanin"/>
          <w:b/>
          <w:bCs/>
          <w:i w:val="0"/>
          <w:iCs w:val="0"/>
          <w:spacing w:val="-8"/>
          <w:sz w:val="22"/>
          <w:szCs w:val="22"/>
          <w:u w:val="none"/>
          <w:rtl/>
        </w:rPr>
      </w:pPr>
      <w:r w:rsidRPr="009D4E8C">
        <w:rPr>
          <w:rFonts w:cs="B Nazanin" w:hint="cs"/>
          <w:b/>
          <w:bCs/>
          <w:i w:val="0"/>
          <w:iCs w:val="0"/>
          <w:spacing w:val="-8"/>
          <w:sz w:val="24"/>
          <w:szCs w:val="24"/>
          <w:u w:val="none"/>
          <w:rtl/>
        </w:rPr>
        <w:t xml:space="preserve">ن: </w:t>
      </w:r>
      <w:r w:rsidR="00EC712B" w:rsidRPr="009D4E8C">
        <w:rPr>
          <w:rFonts w:cs="B Nazanin" w:hint="cs"/>
          <w:b/>
          <w:bCs/>
          <w:i w:val="0"/>
          <w:iCs w:val="0"/>
          <w:spacing w:val="-8"/>
          <w:sz w:val="24"/>
          <w:szCs w:val="24"/>
          <w:u w:val="none"/>
          <w:rtl/>
        </w:rPr>
        <w:t xml:space="preserve">نسبت به </w:t>
      </w:r>
      <w:r w:rsidRPr="009D4E8C">
        <w:rPr>
          <w:rFonts w:cs="B Nazanin" w:hint="cs"/>
          <w:b/>
          <w:bCs/>
          <w:i w:val="0"/>
          <w:iCs w:val="0"/>
          <w:spacing w:val="-8"/>
          <w:sz w:val="24"/>
          <w:szCs w:val="24"/>
          <w:u w:val="none"/>
          <w:rtl/>
        </w:rPr>
        <w:t>سلامت جسمی راننده و عدم اعتیاد وی به مواد مخدر و مسکرات و روانگردان</w:t>
      </w:r>
      <w:r w:rsidR="00EC712B" w:rsidRPr="009D4E8C">
        <w:rPr>
          <w:rFonts w:cs="B Nazanin" w:hint="cs"/>
          <w:b/>
          <w:bCs/>
          <w:i w:val="0"/>
          <w:iCs w:val="0"/>
          <w:spacing w:val="-8"/>
          <w:sz w:val="24"/>
          <w:szCs w:val="24"/>
          <w:u w:val="none"/>
          <w:rtl/>
        </w:rPr>
        <w:t xml:space="preserve"> اطمینان حاصل گردد.(اخذ گواهی عدم سوء پیشینه و عدم اعتیاد برای کلیه رانندگان الزامی می باشد.) ضمنا به صورت رندوم و در هر زمانی که کارفرما صلاح بداند بدون اطلاع قبلی از رانندگان تحت پوشش شرکت تست اعتیاد تو.سط مرکز بهداشت شمال غرب صورت خواهد گرفت، بدیهی است در صورت مشاهده هر نمونه مثبت، شرکت موظف به تعویض راننده در اسرع وقت نهایتا تا دو روز کاری است.</w:t>
      </w:r>
    </w:p>
    <w:p w14:paraId="21B89226" w14:textId="0A84635E" w:rsidR="00C208BD" w:rsidRPr="009D4E8C" w:rsidRDefault="00F64CEA"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lastRenderedPageBreak/>
        <w:t>3-</w:t>
      </w:r>
      <w:r w:rsidR="00C208BD" w:rsidRPr="009D4E8C">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w:t>
      </w:r>
      <w:r w:rsidR="001463D3" w:rsidRPr="009D4E8C">
        <w:rPr>
          <w:rFonts w:cs="B Nazanin" w:hint="cs"/>
          <w:b/>
          <w:bCs/>
          <w:i w:val="0"/>
          <w:iCs w:val="0"/>
          <w:spacing w:val="-8"/>
          <w:sz w:val="24"/>
          <w:szCs w:val="24"/>
          <w:u w:val="none"/>
          <w:rtl/>
        </w:rPr>
        <w:t>. ون</w:t>
      </w:r>
      <w:r w:rsidR="009E6BAD" w:rsidRPr="009D4E8C">
        <w:rPr>
          <w:rFonts w:cs="B Nazanin" w:hint="cs"/>
          <w:b/>
          <w:bCs/>
          <w:i w:val="0"/>
          <w:iCs w:val="0"/>
          <w:spacing w:val="-8"/>
          <w:sz w:val="24"/>
          <w:szCs w:val="24"/>
          <w:u w:val="none"/>
          <w:rtl/>
        </w:rPr>
        <w:t xml:space="preserve"> </w:t>
      </w:r>
      <w:r w:rsidR="001463D3" w:rsidRPr="009D4E8C">
        <w:rPr>
          <w:rFonts w:cs="B Nazanin" w:hint="cs"/>
          <w:b/>
          <w:bCs/>
          <w:i w:val="0"/>
          <w:iCs w:val="0"/>
          <w:spacing w:val="-8"/>
          <w:sz w:val="24"/>
          <w:szCs w:val="24"/>
          <w:u w:val="none"/>
          <w:rtl/>
        </w:rPr>
        <w:t xml:space="preserve"> و خودروی </w:t>
      </w:r>
      <w:r w:rsidR="00C208BD" w:rsidRPr="009D4E8C">
        <w:rPr>
          <w:rFonts w:cs="B Nazanin" w:hint="cs"/>
          <w:b/>
          <w:bCs/>
          <w:i w:val="0"/>
          <w:iCs w:val="0"/>
          <w:spacing w:val="-8"/>
          <w:sz w:val="24"/>
          <w:szCs w:val="24"/>
          <w:u w:val="none"/>
          <w:rtl/>
        </w:rPr>
        <w:t>متناسب با شرايط مندرج در بند «</w:t>
      </w:r>
      <w:r w:rsidR="001463D3" w:rsidRPr="009D4E8C">
        <w:rPr>
          <w:rFonts w:cs="B Nazanin" w:hint="cs"/>
          <w:b/>
          <w:bCs/>
          <w:i w:val="0"/>
          <w:iCs w:val="0"/>
          <w:spacing w:val="-8"/>
          <w:sz w:val="24"/>
          <w:szCs w:val="24"/>
          <w:u w:val="none"/>
          <w:rtl/>
        </w:rPr>
        <w:t>2</w:t>
      </w:r>
      <w:r w:rsidR="00C208BD" w:rsidRPr="009D4E8C">
        <w:rPr>
          <w:rFonts w:cs="B Nazanin" w:hint="cs"/>
          <w:b/>
          <w:bCs/>
          <w:i w:val="0"/>
          <w:iCs w:val="0"/>
          <w:spacing w:val="-8"/>
          <w:sz w:val="24"/>
          <w:szCs w:val="24"/>
          <w:u w:val="none"/>
          <w:rtl/>
        </w:rPr>
        <w:t>» شرايط اختصاصي</w:t>
      </w:r>
      <w:r w:rsidR="001463D3" w:rsidRPr="009D4E8C">
        <w:rPr>
          <w:rFonts w:cs="B Nazanin" w:hint="cs"/>
          <w:b/>
          <w:bCs/>
          <w:i w:val="0"/>
          <w:iCs w:val="0"/>
          <w:spacing w:val="-8"/>
          <w:sz w:val="24"/>
          <w:szCs w:val="24"/>
          <w:u w:val="none"/>
          <w:rtl/>
        </w:rPr>
        <w:t>،</w:t>
      </w:r>
      <w:r w:rsidR="00C208BD" w:rsidRPr="009D4E8C">
        <w:rPr>
          <w:rFonts w:cs="B Nazanin" w:hint="cs"/>
          <w:b/>
          <w:bCs/>
          <w:i w:val="0"/>
          <w:iCs w:val="0"/>
          <w:spacing w:val="-8"/>
          <w:sz w:val="24"/>
          <w:szCs w:val="24"/>
          <w:u w:val="none"/>
          <w:rtl/>
        </w:rPr>
        <w:t xml:space="preserve"> توسط پيمانكار تأمين و در مبداء حركت حاضر و اولين مسافر را سوار خودرو نمايد و بقيه مسير توسط مسافر اولي راهنمائي خواهد شد.</w:t>
      </w:r>
    </w:p>
    <w:p w14:paraId="40CB86A9"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 </w:t>
      </w:r>
      <w:r w:rsidRPr="009D4E8C">
        <w:rPr>
          <w:rFonts w:cs="B Nazanin"/>
          <w:b/>
          <w:bCs/>
          <w:i w:val="0"/>
          <w:iCs w:val="0"/>
          <w:spacing w:val="-4"/>
          <w:sz w:val="24"/>
          <w:szCs w:val="24"/>
          <w:u w:val="none"/>
        </w:rPr>
        <w:sym w:font="Wingdings 2" w:char="00F3"/>
      </w:r>
      <w:r w:rsidRPr="009D4E8C">
        <w:rPr>
          <w:rFonts w:cs="B Nazanin" w:hint="cs"/>
          <w:b/>
          <w:bCs/>
          <w:i w:val="0"/>
          <w:iCs w:val="0"/>
          <w:spacing w:val="-8"/>
          <w:sz w:val="24"/>
          <w:szCs w:val="24"/>
          <w:u w:val="none"/>
          <w:rtl/>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w:t>
      </w:r>
      <w:r w:rsidR="00445342" w:rsidRPr="009D4E8C">
        <w:rPr>
          <w:rFonts w:cs="B Nazanin" w:hint="cs"/>
          <w:b/>
          <w:bCs/>
          <w:i w:val="0"/>
          <w:iCs w:val="0"/>
          <w:spacing w:val="-8"/>
          <w:sz w:val="24"/>
          <w:szCs w:val="24"/>
          <w:u w:val="none"/>
          <w:rtl/>
        </w:rPr>
        <w:t>ر نيز بعهده پيمانكار خواهد بود و در صورت تکرار بیش از 2 مورد از مبلغ کل آن مسیر % 20  کسر خواهد شد .</w:t>
      </w:r>
    </w:p>
    <w:p w14:paraId="5AF9C67A"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4- رانندگان سرويس‌ها در طول مدت سرويس دهي حق استفاده از ضبط صوت و </w:t>
      </w:r>
      <w:r w:rsidRPr="009D4E8C">
        <w:rPr>
          <w:rFonts w:cs="B Nazanin"/>
          <w:b/>
          <w:bCs/>
          <w:i w:val="0"/>
          <w:iCs w:val="0"/>
          <w:spacing w:val="-8"/>
          <w:sz w:val="24"/>
          <w:szCs w:val="24"/>
          <w:u w:val="none"/>
        </w:rPr>
        <w:t>CD</w:t>
      </w:r>
      <w:r w:rsidRPr="009D4E8C">
        <w:rPr>
          <w:rFonts w:cs="B Nazanin" w:hint="cs"/>
          <w:b/>
          <w:bCs/>
          <w:i w:val="0"/>
          <w:iCs w:val="0"/>
          <w:spacing w:val="-8"/>
          <w:sz w:val="24"/>
          <w:szCs w:val="24"/>
          <w:u w:val="none"/>
          <w:rtl/>
        </w:rPr>
        <w:t xml:space="preserve"> اعم از مجاز و غيرمجاز را ندارند.</w:t>
      </w:r>
    </w:p>
    <w:p w14:paraId="3B40224B"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5- رانندگان سرويس‌ها مي‌بايست از كشيدن سيگار در داخل خودرو در مدت زمان ارائه خدمت خودداري نمايند.</w:t>
      </w:r>
    </w:p>
    <w:p w14:paraId="26706745"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w:t>
      </w:r>
      <w:r w:rsidR="00964FFC" w:rsidRPr="009D4E8C">
        <w:rPr>
          <w:rFonts w:cs="B Nazanin" w:hint="cs"/>
          <w:b/>
          <w:bCs/>
          <w:i w:val="0"/>
          <w:iCs w:val="0"/>
          <w:spacing w:val="-8"/>
          <w:sz w:val="24"/>
          <w:szCs w:val="24"/>
          <w:u w:val="none"/>
          <w:rtl/>
        </w:rPr>
        <w:t xml:space="preserve">مسیر های مرکز بهداشت شمال غرب </w:t>
      </w:r>
      <w:r w:rsidRPr="009D4E8C">
        <w:rPr>
          <w:rFonts w:cs="B Nazanin" w:hint="cs"/>
          <w:b/>
          <w:bCs/>
          <w:i w:val="0"/>
          <w:iCs w:val="0"/>
          <w:spacing w:val="-8"/>
          <w:sz w:val="24"/>
          <w:szCs w:val="24"/>
          <w:u w:val="none"/>
          <w:rtl/>
        </w:rPr>
        <w:t xml:space="preserve"> به منظور بازدید مناقصه گزار ارائه نماید.</w:t>
      </w:r>
    </w:p>
    <w:p w14:paraId="41369B9B" w14:textId="28CD223A" w:rsidR="00C208BD" w:rsidRPr="009D4E8C" w:rsidRDefault="004376E6" w:rsidP="009D4E8C">
      <w:pPr>
        <w:pStyle w:val="ListParagraph"/>
        <w:tabs>
          <w:tab w:val="left" w:pos="0"/>
          <w:tab w:val="left" w:pos="142"/>
          <w:tab w:val="right" w:pos="1089"/>
        </w:tabs>
        <w:bidi/>
        <w:ind w:left="-142"/>
        <w:jc w:val="both"/>
        <w:rPr>
          <w:rFonts w:cs="B Nazanin"/>
          <w:b/>
          <w:spacing w:val="-8"/>
          <w:szCs w:val="24"/>
          <w:lang w:bidi="ar-SA"/>
        </w:rPr>
      </w:pPr>
      <w:r w:rsidRPr="009D4E8C">
        <w:rPr>
          <w:rFonts w:cs="B Nazanin" w:hint="cs"/>
          <w:b/>
          <w:spacing w:val="-8"/>
          <w:szCs w:val="24"/>
          <w:rtl/>
          <w:lang w:bidi="ar-SA"/>
        </w:rPr>
        <w:t>7-</w:t>
      </w:r>
      <w:r w:rsidR="00C208BD" w:rsidRPr="009D4E8C">
        <w:rPr>
          <w:rFonts w:cs="B Nazanin" w:hint="cs"/>
          <w:b/>
          <w:spacing w:val="-8"/>
          <w:szCs w:val="24"/>
          <w:rtl/>
          <w:lang w:bidi="ar-SA"/>
        </w:rPr>
        <w:t xml:space="preserve">پیمانکار موظف است لیست اسامی رانندگان طرف قرارداد خود را به همراه مشخصات دقیق وسیله نقلیه مورد استفاده </w:t>
      </w:r>
      <w:r w:rsidR="00180D28" w:rsidRPr="00EF041F">
        <w:rPr>
          <w:rFonts w:cs="B Nazanin" w:hint="cs"/>
          <w:b/>
          <w:spacing w:val="-8"/>
          <w:szCs w:val="24"/>
          <w:rtl/>
          <w:lang w:bidi="ar-SA"/>
        </w:rPr>
        <w:t xml:space="preserve">و اسناد مالکیت خودرو، راننده شرکت و هم چنین کپی </w:t>
      </w:r>
      <w:r w:rsidR="00302044" w:rsidRPr="00EF041F">
        <w:rPr>
          <w:rFonts w:cs="B Nazanin" w:hint="cs"/>
          <w:b/>
          <w:spacing w:val="-8"/>
          <w:szCs w:val="24"/>
          <w:rtl/>
          <w:lang w:bidi="ar-SA"/>
        </w:rPr>
        <w:t>برابر با اصل مدارک شناسایی و همچنین</w:t>
      </w:r>
      <w:r w:rsidR="00180D28" w:rsidRPr="00EF041F">
        <w:rPr>
          <w:rFonts w:cs="B Nazanin" w:hint="cs"/>
          <w:b/>
          <w:spacing w:val="-8"/>
          <w:szCs w:val="24"/>
          <w:rtl/>
          <w:lang w:bidi="ar-SA"/>
        </w:rPr>
        <w:t xml:space="preserve"> اقامتگاه قانونی و شماره ثابت و تلفن همراه  راننده را به واحد برگزارکننده مناقصه ارائه نماید.</w:t>
      </w:r>
    </w:p>
    <w:p w14:paraId="66FC6578" w14:textId="7E9157B0" w:rsidR="00C208BD" w:rsidRPr="009D4E8C" w:rsidRDefault="004376E6" w:rsidP="009D4E8C">
      <w:pPr>
        <w:pStyle w:val="ListParagraph"/>
        <w:tabs>
          <w:tab w:val="left" w:pos="0"/>
          <w:tab w:val="left" w:pos="142"/>
          <w:tab w:val="right" w:pos="1089"/>
        </w:tabs>
        <w:bidi/>
        <w:ind w:left="-142"/>
        <w:jc w:val="both"/>
        <w:rPr>
          <w:rFonts w:cs="B Nazanin"/>
          <w:b/>
          <w:spacing w:val="-8"/>
          <w:szCs w:val="24"/>
          <w:lang w:bidi="ar-SA"/>
        </w:rPr>
      </w:pPr>
      <w:r w:rsidRPr="009D4E8C">
        <w:rPr>
          <w:rFonts w:cs="B Nazanin" w:hint="cs"/>
          <w:b/>
          <w:spacing w:val="-8"/>
          <w:szCs w:val="24"/>
          <w:rtl/>
          <w:lang w:bidi="ar-SA"/>
        </w:rPr>
        <w:t>8-</w:t>
      </w:r>
      <w:r w:rsidR="00C208BD" w:rsidRPr="009D4E8C">
        <w:rPr>
          <w:rFonts w:cs="B Nazanin" w:hint="cs"/>
          <w:b/>
          <w:spacing w:val="-8"/>
          <w:szCs w:val="24"/>
          <w:rtl/>
          <w:lang w:bidi="ar-SA"/>
        </w:rPr>
        <w:t xml:space="preserve">پیمانکار موظف است گواهی اشتغال به کار و کسر از حقوق  را در صورت درخواست پرسنل </w:t>
      </w:r>
      <w:r w:rsidR="00005F42" w:rsidRPr="009D4E8C">
        <w:rPr>
          <w:rFonts w:cs="B Nazanin" w:hint="cs"/>
          <w:b/>
          <w:spacing w:val="-8"/>
          <w:szCs w:val="24"/>
          <w:rtl/>
          <w:lang w:bidi="ar-SA"/>
        </w:rPr>
        <w:t xml:space="preserve"> </w:t>
      </w:r>
      <w:r w:rsidR="00005F42" w:rsidRPr="00EF041F">
        <w:rPr>
          <w:rFonts w:cs="B Nazanin" w:hint="cs"/>
          <w:b/>
          <w:spacing w:val="-8"/>
          <w:szCs w:val="24"/>
          <w:rtl/>
          <w:lang w:bidi="ar-SA"/>
        </w:rPr>
        <w:t>موضوع قرارداد</w:t>
      </w:r>
      <w:r w:rsidR="00C208BD" w:rsidRPr="00EF041F">
        <w:rPr>
          <w:rFonts w:cs="B Nazanin" w:hint="cs"/>
          <w:b/>
          <w:spacing w:val="-8"/>
          <w:szCs w:val="24"/>
          <w:rtl/>
          <w:lang w:bidi="ar-SA"/>
        </w:rPr>
        <w:t>،</w:t>
      </w:r>
      <w:r w:rsidR="00C208BD" w:rsidRPr="009D4E8C">
        <w:rPr>
          <w:rFonts w:cs="B Nazanin" w:hint="cs"/>
          <w:b/>
          <w:spacing w:val="-8"/>
          <w:szCs w:val="24"/>
          <w:rtl/>
          <w:lang w:bidi="ar-SA"/>
        </w:rPr>
        <w:t xml:space="preserve"> به ایشان ارائه نماید.</w:t>
      </w:r>
    </w:p>
    <w:p w14:paraId="7BCD9677" w14:textId="67E6FB2A"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9-</w:t>
      </w:r>
      <w:r w:rsidR="00C208BD" w:rsidRPr="009D4E8C">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w:t>
      </w:r>
      <w:r w:rsidR="00704923" w:rsidRPr="009D4E8C">
        <w:rPr>
          <w:rFonts w:cs="B Nazanin" w:hint="cs"/>
          <w:b/>
          <w:bCs/>
          <w:i w:val="0"/>
          <w:iCs w:val="0"/>
          <w:spacing w:val="-8"/>
          <w:sz w:val="24"/>
          <w:szCs w:val="24"/>
          <w:u w:val="none"/>
          <w:rtl/>
        </w:rPr>
        <w:t xml:space="preserve"> </w:t>
      </w:r>
      <w:r w:rsidR="00704923" w:rsidRPr="00EF041F">
        <w:rPr>
          <w:rFonts w:cs="B Nazanin" w:hint="cs"/>
          <w:b/>
          <w:bCs/>
          <w:i w:val="0"/>
          <w:iCs w:val="0"/>
          <w:spacing w:val="-8"/>
          <w:sz w:val="24"/>
          <w:szCs w:val="24"/>
          <w:u w:val="none"/>
          <w:rtl/>
        </w:rPr>
        <w:t>به صورت کتبی و جلب نظر کارفرما</w:t>
      </w:r>
      <w:r w:rsidR="00C208BD" w:rsidRPr="009D4E8C">
        <w:rPr>
          <w:rFonts w:cs="B Nazanin" w:hint="cs"/>
          <w:b/>
          <w:bCs/>
          <w:i w:val="0"/>
          <w:iCs w:val="0"/>
          <w:spacing w:val="-8"/>
          <w:sz w:val="24"/>
          <w:szCs w:val="24"/>
          <w:u w:val="none"/>
          <w:rtl/>
        </w:rPr>
        <w:t xml:space="preserve"> باشد .</w:t>
      </w:r>
    </w:p>
    <w:p w14:paraId="19124653" w14:textId="50D8471F" w:rsidR="00C208BD" w:rsidRPr="009D4E8C" w:rsidRDefault="004376E6" w:rsidP="009D4E8C">
      <w:pPr>
        <w:pStyle w:val="Title"/>
        <w:tabs>
          <w:tab w:val="left" w:pos="0"/>
          <w:tab w:val="left" w:pos="142"/>
        </w:tabs>
        <w:ind w:left="-142"/>
        <w:jc w:val="lowKashida"/>
        <w:rPr>
          <w:rFonts w:cs="B Nazanin"/>
          <w:b/>
          <w:bCs/>
          <w:color w:val="C00000"/>
          <w:u w:val="none"/>
        </w:rPr>
      </w:pPr>
      <w:r w:rsidRPr="009D4E8C">
        <w:rPr>
          <w:rFonts w:cs="B Nazanin" w:hint="cs"/>
          <w:b/>
          <w:bCs/>
          <w:i w:val="0"/>
          <w:iCs w:val="0"/>
          <w:spacing w:val="-8"/>
          <w:sz w:val="24"/>
          <w:szCs w:val="24"/>
          <w:u w:val="none"/>
          <w:rtl/>
        </w:rPr>
        <w:t>10-</w:t>
      </w:r>
      <w:r w:rsidR="00C208BD" w:rsidRPr="009D4E8C">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w:t>
      </w:r>
      <w:r w:rsidR="00AD7741" w:rsidRPr="009D4E8C">
        <w:rPr>
          <w:rFonts w:cs="B Nazanin" w:hint="cs"/>
          <w:b/>
          <w:bCs/>
          <w:i w:val="0"/>
          <w:iCs w:val="0"/>
          <w:spacing w:val="-8"/>
          <w:sz w:val="24"/>
          <w:szCs w:val="24"/>
          <w:rtl/>
        </w:rPr>
        <w:t>7</w:t>
      </w:r>
      <w:r w:rsidR="00C208BD" w:rsidRPr="009D4E8C">
        <w:rPr>
          <w:rFonts w:cs="B Nazanin" w:hint="cs"/>
          <w:b/>
          <w:bCs/>
          <w:i w:val="0"/>
          <w:iCs w:val="0"/>
          <w:spacing w:val="-8"/>
          <w:sz w:val="24"/>
          <w:szCs w:val="24"/>
          <w:u w:val="none"/>
          <w:rtl/>
        </w:rPr>
        <w:t xml:space="preserve"> صبح لغايت </w:t>
      </w:r>
      <w:r w:rsidR="00AD7741" w:rsidRPr="009D4E8C">
        <w:rPr>
          <w:rFonts w:cs="B Nazanin" w:hint="cs"/>
          <w:b/>
          <w:bCs/>
          <w:i w:val="0"/>
          <w:iCs w:val="0"/>
          <w:spacing w:val="-8"/>
          <w:sz w:val="24"/>
          <w:szCs w:val="24"/>
          <w:rtl/>
        </w:rPr>
        <w:t>8</w:t>
      </w:r>
      <w:r w:rsidR="00AD7741" w:rsidRPr="009D4E8C">
        <w:rPr>
          <w:rFonts w:cs="B Nazanin" w:hint="cs"/>
          <w:b/>
          <w:bCs/>
          <w:i w:val="0"/>
          <w:iCs w:val="0"/>
          <w:spacing w:val="-8"/>
          <w:sz w:val="24"/>
          <w:szCs w:val="24"/>
          <w:u w:val="none"/>
          <w:rtl/>
        </w:rPr>
        <w:t xml:space="preserve"> و از ساعت  </w:t>
      </w:r>
      <w:r w:rsidR="00964FFC" w:rsidRPr="009D4E8C">
        <w:rPr>
          <w:rFonts w:cs="B Nazanin" w:hint="cs"/>
          <w:b/>
          <w:bCs/>
          <w:i w:val="0"/>
          <w:iCs w:val="0"/>
          <w:spacing w:val="-8"/>
          <w:sz w:val="24"/>
          <w:szCs w:val="24"/>
          <w:u w:val="none"/>
          <w:rtl/>
        </w:rPr>
        <w:t>15:00</w:t>
      </w:r>
      <w:r w:rsidR="00AD7741" w:rsidRPr="009D4E8C">
        <w:rPr>
          <w:rFonts w:cs="B Nazanin" w:hint="cs"/>
          <w:b/>
          <w:bCs/>
          <w:i w:val="0"/>
          <w:iCs w:val="0"/>
          <w:spacing w:val="-8"/>
          <w:sz w:val="24"/>
          <w:szCs w:val="24"/>
          <w:u w:val="none"/>
          <w:rtl/>
        </w:rPr>
        <w:t xml:space="preserve"> الی </w:t>
      </w:r>
      <w:r w:rsidR="006843F5" w:rsidRPr="009D4E8C">
        <w:rPr>
          <w:rFonts w:cs="B Nazanin" w:hint="cs"/>
          <w:b/>
          <w:bCs/>
          <w:i w:val="0"/>
          <w:iCs w:val="0"/>
          <w:spacing w:val="-8"/>
          <w:sz w:val="24"/>
          <w:szCs w:val="24"/>
          <w:u w:val="none"/>
          <w:rtl/>
        </w:rPr>
        <w:t>1</w:t>
      </w:r>
      <w:r w:rsidR="00964FFC" w:rsidRPr="009D4E8C">
        <w:rPr>
          <w:rFonts w:cs="B Nazanin" w:hint="cs"/>
          <w:b/>
          <w:bCs/>
          <w:i w:val="0"/>
          <w:iCs w:val="0"/>
          <w:spacing w:val="-8"/>
          <w:sz w:val="24"/>
          <w:szCs w:val="24"/>
          <w:u w:val="none"/>
          <w:rtl/>
        </w:rPr>
        <w:t>5</w:t>
      </w:r>
      <w:r w:rsidR="00AD7741" w:rsidRPr="009D4E8C">
        <w:rPr>
          <w:rFonts w:cs="B Nazanin" w:hint="cs"/>
          <w:b/>
          <w:bCs/>
          <w:i w:val="0"/>
          <w:iCs w:val="0"/>
          <w:spacing w:val="-8"/>
          <w:sz w:val="24"/>
          <w:szCs w:val="24"/>
          <w:u w:val="none"/>
          <w:rtl/>
        </w:rPr>
        <w:t xml:space="preserve">:30 </w:t>
      </w:r>
      <w:r w:rsidR="00C208BD" w:rsidRPr="009D4E8C">
        <w:rPr>
          <w:rFonts w:cs="B Nazanin" w:hint="cs"/>
          <w:b/>
          <w:bCs/>
          <w:i w:val="0"/>
          <w:iCs w:val="0"/>
          <w:spacing w:val="-8"/>
          <w:sz w:val="24"/>
          <w:szCs w:val="24"/>
          <w:u w:val="none"/>
          <w:rtl/>
        </w:rPr>
        <w:t xml:space="preserve">در </w:t>
      </w:r>
      <w:r w:rsidR="00964FFC" w:rsidRPr="009D4E8C">
        <w:rPr>
          <w:rFonts w:cs="B Nazanin" w:hint="cs"/>
          <w:b/>
          <w:bCs/>
          <w:i w:val="0"/>
          <w:iCs w:val="0"/>
          <w:color w:val="000000" w:themeColor="text1"/>
          <w:spacing w:val="-8"/>
          <w:szCs w:val="24"/>
          <w:u w:val="none"/>
          <w:rtl/>
        </w:rPr>
        <w:t>ستاد</w:t>
      </w:r>
      <w:r w:rsidR="005D360C" w:rsidRPr="009D4E8C">
        <w:rPr>
          <w:rFonts w:cs="B Nazanin" w:hint="cs"/>
          <w:b/>
          <w:bCs/>
          <w:i w:val="0"/>
          <w:iCs w:val="0"/>
          <w:color w:val="000000" w:themeColor="text1"/>
          <w:spacing w:val="-8"/>
          <w:szCs w:val="24"/>
          <w:u w:val="none"/>
          <w:rtl/>
        </w:rPr>
        <w:t xml:space="preserve">مرکز بهداشت </w:t>
      </w:r>
      <w:r w:rsidR="00964FFC" w:rsidRPr="009D4E8C">
        <w:rPr>
          <w:rFonts w:cs="B Nazanin" w:hint="cs"/>
          <w:b/>
          <w:bCs/>
          <w:i w:val="0"/>
          <w:iCs w:val="0"/>
          <w:color w:val="000000" w:themeColor="text1"/>
          <w:spacing w:val="-8"/>
          <w:szCs w:val="24"/>
          <w:u w:val="none"/>
          <w:rtl/>
        </w:rPr>
        <w:t xml:space="preserve"> شمال غرب و مراکز اعلام شده </w:t>
      </w:r>
      <w:r w:rsidR="00C208BD" w:rsidRPr="009D4E8C">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FB7AF6" w:rsidRPr="009D4E8C">
        <w:rPr>
          <w:rFonts w:cs="B Nazanin" w:hint="cs"/>
          <w:b/>
          <w:bCs/>
          <w:i w:val="0"/>
          <w:iCs w:val="0"/>
          <w:spacing w:val="-8"/>
          <w:sz w:val="24"/>
          <w:szCs w:val="24"/>
          <w:u w:val="none"/>
          <w:rtl/>
        </w:rPr>
        <w:t>شبکه بهداشت</w:t>
      </w:r>
      <w:r w:rsidR="00C208BD" w:rsidRPr="009D4E8C">
        <w:rPr>
          <w:rFonts w:cs="B Nazanin" w:hint="cs"/>
          <w:b/>
          <w:bCs/>
          <w:i w:val="0"/>
          <w:iCs w:val="0"/>
          <w:spacing w:val="-8"/>
          <w:sz w:val="24"/>
          <w:szCs w:val="24"/>
          <w:u w:val="none"/>
          <w:rtl/>
        </w:rPr>
        <w:t xml:space="preserve"> حضور يابد ،</w:t>
      </w:r>
      <w:r w:rsidR="00C208BD" w:rsidRPr="009D4E8C">
        <w:rPr>
          <w:rFonts w:cs="B Nazanin" w:hint="cs"/>
          <w:b/>
          <w:bCs/>
          <w:color w:val="C00000"/>
          <w:u w:val="none"/>
          <w:rtl/>
        </w:rPr>
        <w:t xml:space="preserve"> در غیر اینصورت بابت هرروز غیبت نماینده پیمانکارم</w:t>
      </w:r>
      <w:r w:rsidR="00466552" w:rsidRPr="009D4E8C">
        <w:rPr>
          <w:rFonts w:cs="B Nazanin" w:hint="cs"/>
          <w:b/>
          <w:bCs/>
          <w:color w:val="C00000"/>
          <w:u w:val="none"/>
          <w:rtl/>
        </w:rPr>
        <w:t xml:space="preserve">بلغ </w:t>
      </w:r>
      <w:r w:rsidR="00C208BD" w:rsidRPr="009D4E8C">
        <w:rPr>
          <w:rFonts w:cs="B Nazanin" w:hint="cs"/>
          <w:b/>
          <w:bCs/>
          <w:color w:val="C00000"/>
          <w:u w:val="none"/>
          <w:rtl/>
        </w:rPr>
        <w:t xml:space="preserve"> </w:t>
      </w:r>
      <w:r w:rsidR="00466552" w:rsidRPr="009D4E8C">
        <w:rPr>
          <w:rFonts w:cs="B Nazanin" w:hint="cs"/>
          <w:b/>
          <w:bCs/>
          <w:color w:val="C00000"/>
          <w:u w:val="none"/>
          <w:rtl/>
        </w:rPr>
        <w:t>000/000/15 ریال</w:t>
      </w:r>
      <w:r w:rsidR="00C208BD" w:rsidRPr="009D4E8C">
        <w:rPr>
          <w:rFonts w:cs="B Nazanin" w:hint="cs"/>
          <w:b/>
          <w:bCs/>
          <w:color w:val="C00000"/>
          <w:u w:val="none"/>
          <w:rtl/>
        </w:rPr>
        <w:t xml:space="preserve"> از صورتحساب ارسالی پیمانکار بابت جریمه کسر خواهد شد.</w:t>
      </w:r>
    </w:p>
    <w:p w14:paraId="6D2091A0" w14:textId="56E47449"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11-</w:t>
      </w:r>
      <w:r w:rsidR="00C208BD" w:rsidRPr="009D4E8C">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E5FDF" w:rsidRPr="009D4E8C">
        <w:rPr>
          <w:rFonts w:cs="B Nazanin" w:hint="cs"/>
          <w:b/>
          <w:bCs/>
          <w:i w:val="0"/>
          <w:iCs w:val="0"/>
          <w:spacing w:val="-8"/>
          <w:sz w:val="24"/>
          <w:szCs w:val="24"/>
          <w:u w:val="none"/>
          <w:rtl/>
        </w:rPr>
        <w:t xml:space="preserve"> </w:t>
      </w:r>
      <w:r w:rsidR="001F2897" w:rsidRPr="009D4E8C">
        <w:rPr>
          <w:rFonts w:cs="B Nazanin" w:hint="cs"/>
          <w:b/>
          <w:bCs/>
          <w:i w:val="0"/>
          <w:iCs w:val="0"/>
          <w:spacing w:val="-8"/>
          <w:sz w:val="24"/>
          <w:szCs w:val="24"/>
          <w:u w:val="none"/>
          <w:rtl/>
        </w:rPr>
        <w:t>ون ها</w:t>
      </w:r>
      <w:r w:rsidR="008F38F6" w:rsidRPr="009D4E8C">
        <w:rPr>
          <w:rFonts w:cs="B Nazanin" w:hint="cs"/>
          <w:b/>
          <w:bCs/>
          <w:i w:val="0"/>
          <w:iCs w:val="0"/>
          <w:spacing w:val="-8"/>
          <w:sz w:val="24"/>
          <w:szCs w:val="24"/>
          <w:u w:val="none"/>
          <w:rtl/>
        </w:rPr>
        <w:t xml:space="preserve"> </w:t>
      </w:r>
      <w:r w:rsidR="00B214FE"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اقدام نمايد و پيمانكار موظف به اجراي آن خواهد بود.</w:t>
      </w:r>
    </w:p>
    <w:p w14:paraId="61EA0636" w14:textId="2BCFED10" w:rsidR="00DB2599"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12-</w:t>
      </w:r>
      <w:r w:rsidR="00C208BD" w:rsidRPr="009D4E8C">
        <w:rPr>
          <w:rFonts w:cs="B Nazanin" w:hint="cs"/>
          <w:b/>
          <w:bCs/>
          <w:i w:val="0"/>
          <w:iCs w:val="0"/>
          <w:spacing w:val="-8"/>
          <w:sz w:val="24"/>
          <w:szCs w:val="24"/>
          <w:u w:val="none"/>
          <w:rtl/>
        </w:rPr>
        <w:t xml:space="preserve">تعيين و تغيير مسير و ساعت حركت سرويس‌ها بعهده كارفرما بوده و پيمانكار موظف به اجراي آن مي‌باشد. </w:t>
      </w:r>
    </w:p>
    <w:p w14:paraId="46223CD1" w14:textId="26DCDBB7" w:rsidR="00DB2599"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13-</w:t>
      </w:r>
      <w:r w:rsidR="00DB2599" w:rsidRPr="009D4E8C">
        <w:rPr>
          <w:rFonts w:cs="B Nazanin" w:hint="cs"/>
          <w:b/>
          <w:bCs/>
          <w:i w:val="0"/>
          <w:iCs w:val="0"/>
          <w:spacing w:val="-8"/>
          <w:sz w:val="24"/>
          <w:szCs w:val="24"/>
          <w:u w:val="none"/>
          <w:rtl/>
        </w:rPr>
        <w:t>حداقل سن رانندگان 23 و حداکثر 65 سال می باشد.</w:t>
      </w:r>
    </w:p>
    <w:p w14:paraId="5C09C16F" w14:textId="0ADAECB3" w:rsidR="00C208BD" w:rsidRPr="009D4E8C" w:rsidRDefault="004376E6" w:rsidP="009D4E8C">
      <w:pPr>
        <w:pStyle w:val="Title"/>
        <w:tabs>
          <w:tab w:val="left" w:pos="141"/>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14-</w:t>
      </w:r>
      <w:r w:rsidR="00C208BD" w:rsidRPr="009D4E8C">
        <w:rPr>
          <w:rFonts w:cs="B Nazanin" w:hint="cs"/>
          <w:b/>
          <w:bCs/>
          <w:i w:val="0"/>
          <w:iCs w:val="0"/>
          <w:spacing w:val="-8"/>
          <w:sz w:val="24"/>
          <w:szCs w:val="24"/>
          <w:u w:val="none"/>
          <w:rtl/>
        </w:rPr>
        <w:t xml:space="preserve">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w:t>
      </w:r>
      <w:r w:rsidR="00C208BD" w:rsidRPr="009D4E8C">
        <w:rPr>
          <w:rFonts w:cs="B Nazanin" w:hint="cs"/>
          <w:b/>
          <w:bCs/>
          <w:i w:val="0"/>
          <w:iCs w:val="0"/>
          <w:spacing w:val="-8"/>
          <w:sz w:val="24"/>
          <w:szCs w:val="24"/>
          <w:u w:val="none"/>
          <w:rtl/>
        </w:rPr>
        <w:lastRenderedPageBreak/>
        <w:t>ضمناً پيمانكار متعهد گرديد كليه مقررات راجع</w:t>
      </w:r>
      <w:r w:rsidR="00E558BC"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14:paraId="7D4E9B7C" w14:textId="545E9ABA" w:rsidR="00C208BD" w:rsidRPr="009D4E8C" w:rsidRDefault="004376E6" w:rsidP="009D4E8C">
      <w:pPr>
        <w:pStyle w:val="Title"/>
        <w:tabs>
          <w:tab w:val="left" w:pos="0"/>
          <w:tab w:val="left" w:pos="283"/>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15-</w:t>
      </w:r>
      <w:r w:rsidR="00C208BD" w:rsidRPr="009D4E8C">
        <w:rPr>
          <w:rFonts w:cs="B Nazanin" w:hint="cs"/>
          <w:b/>
          <w:bCs/>
          <w:i w:val="0"/>
          <w:iCs w:val="0"/>
          <w:spacing w:val="-8"/>
          <w:sz w:val="24"/>
          <w:szCs w:val="24"/>
          <w:u w:val="none"/>
          <w:rtl/>
        </w:rPr>
        <w:t>پيمانكار</w:t>
      </w:r>
      <w:r w:rsidR="007946D0"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 xml:space="preserve">مكلف است 2 روز قبل ازشروع قرارداد ضمن معرفي نماينده </w:t>
      </w:r>
      <w:r w:rsidR="00916D33" w:rsidRPr="00EF041F">
        <w:rPr>
          <w:rFonts w:cs="B Nazanin" w:hint="cs"/>
          <w:b/>
          <w:bCs/>
          <w:i w:val="0"/>
          <w:iCs w:val="0"/>
          <w:spacing w:val="-8"/>
          <w:sz w:val="24"/>
          <w:szCs w:val="24"/>
          <w:u w:val="none"/>
          <w:rtl/>
        </w:rPr>
        <w:t>و یا نمایندگان</w:t>
      </w:r>
      <w:r w:rsidR="00916D33"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ليست اسامي رانندگان و خودروهاي مربوطه را جهت تنظيم برنامه كار تحويل كارفرما نمايد.</w:t>
      </w:r>
    </w:p>
    <w:p w14:paraId="4BAFCDEC"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b/>
          <w:bCs/>
          <w:i w:val="0"/>
          <w:iCs w:val="0"/>
          <w:spacing w:val="-8"/>
          <w:sz w:val="24"/>
          <w:szCs w:val="24"/>
          <w:u w:val="none"/>
        </w:rPr>
        <w:sym w:font="Wingdings 2" w:char="00F3"/>
      </w:r>
      <w:r w:rsidRPr="009D4E8C">
        <w:rPr>
          <w:rFonts w:cs="B Nazanin" w:hint="cs"/>
          <w:b/>
          <w:bCs/>
          <w:i w:val="0"/>
          <w:iCs w:val="0"/>
          <w:spacing w:val="-8"/>
          <w:sz w:val="24"/>
          <w:szCs w:val="24"/>
          <w:u w:val="none"/>
          <w:rtl/>
        </w:rPr>
        <w:t>تبصره 3 :پيمانكار موظف است از وسيله نقليه ثابت و رانندگان دائمي استفاده نمايد.</w:t>
      </w:r>
    </w:p>
    <w:p w14:paraId="327BA389" w14:textId="1443C215"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16-</w:t>
      </w:r>
      <w:r w:rsidR="00C208BD" w:rsidRPr="009D4E8C">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14:paraId="4C3D9F94" w14:textId="1221BCE9" w:rsidR="00A52A28" w:rsidRPr="009D4E8C" w:rsidRDefault="00A52A28" w:rsidP="009D4E8C">
      <w:pPr>
        <w:pStyle w:val="Title"/>
        <w:tabs>
          <w:tab w:val="left" w:pos="0"/>
          <w:tab w:val="left" w:pos="142"/>
        </w:tabs>
        <w:ind w:left="-142"/>
        <w:jc w:val="lowKashida"/>
        <w:rPr>
          <w:rFonts w:cs="B Nazanin"/>
          <w:b/>
          <w:bCs/>
          <w:i w:val="0"/>
          <w:iCs w:val="0"/>
          <w:sz w:val="24"/>
          <w:szCs w:val="24"/>
          <w:u w:val="none"/>
        </w:rPr>
      </w:pPr>
      <w:r w:rsidRPr="009D4E8C">
        <w:rPr>
          <w:rFonts w:cs="B Nazanin"/>
          <w:b/>
          <w:bCs/>
          <w:i w:val="0"/>
          <w:iCs w:val="0"/>
          <w:sz w:val="24"/>
          <w:szCs w:val="24"/>
          <w:u w:val="none"/>
        </w:rPr>
        <w:sym w:font="Wingdings 2" w:char="F0F3"/>
      </w:r>
      <w:r w:rsidRPr="009D4E8C">
        <w:rPr>
          <w:rFonts w:cs="B Nazanin" w:hint="cs"/>
          <w:b/>
          <w:bCs/>
          <w:i w:val="0"/>
          <w:iCs w:val="0"/>
          <w:sz w:val="24"/>
          <w:szCs w:val="24"/>
          <w:u w:val="none"/>
          <w:rtl/>
        </w:rPr>
        <w:t xml:space="preserve">تبصره </w:t>
      </w:r>
      <w:r w:rsidRPr="009D4E8C">
        <w:rPr>
          <w:rFonts w:cs="B Nazanin" w:hint="cs"/>
          <w:b/>
          <w:bCs/>
          <w:i w:val="0"/>
          <w:iCs w:val="0"/>
          <w:sz w:val="24"/>
          <w:szCs w:val="24"/>
          <w:rtl/>
          <w:lang w:bidi="fa-IR"/>
        </w:rPr>
        <w:t>4</w:t>
      </w:r>
      <w:r w:rsidRPr="009D4E8C">
        <w:rPr>
          <w:rFonts w:cs="B Nazanin" w:hint="cs"/>
          <w:b/>
          <w:bCs/>
          <w:i w:val="0"/>
          <w:iCs w:val="0"/>
          <w:sz w:val="24"/>
          <w:szCs w:val="24"/>
          <w:u w:val="none"/>
          <w:rtl/>
        </w:rPr>
        <w:t xml:space="preserve"> : پيمانكار موظف است در صورت عدم پرداخت صورت وضعيت ماهيانه توسط كارفرما تا </w:t>
      </w:r>
      <w:r w:rsidR="007D289C" w:rsidRPr="009D4E8C">
        <w:rPr>
          <w:rFonts w:cs="B Nazanin" w:hint="cs"/>
          <w:b/>
          <w:bCs/>
          <w:i w:val="0"/>
          <w:iCs w:val="0"/>
          <w:sz w:val="24"/>
          <w:szCs w:val="24"/>
          <w:u w:val="none"/>
          <w:rtl/>
        </w:rPr>
        <w:t>3</w:t>
      </w:r>
      <w:r w:rsidRPr="009D4E8C">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14:paraId="731FBE50" w14:textId="3C4F1C12" w:rsidR="00C208BD" w:rsidRPr="009D4E8C" w:rsidRDefault="004376E6" w:rsidP="009D4E8C">
      <w:pPr>
        <w:pStyle w:val="Title"/>
        <w:tabs>
          <w:tab w:val="left" w:pos="0"/>
          <w:tab w:val="left" w:pos="283"/>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17-</w:t>
      </w:r>
      <w:r w:rsidR="00C208BD" w:rsidRPr="009D4E8C">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14:paraId="23D50331" w14:textId="1D81363F"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18-</w:t>
      </w:r>
      <w:r w:rsidR="00C208BD" w:rsidRPr="009D4E8C">
        <w:rPr>
          <w:rFonts w:cs="B Nazanin" w:hint="cs"/>
          <w:b/>
          <w:bCs/>
          <w:i w:val="0"/>
          <w:iCs w:val="0"/>
          <w:spacing w:val="-8"/>
          <w:sz w:val="24"/>
          <w:szCs w:val="24"/>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w:t>
      </w:r>
      <w:r w:rsidR="0069452C"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 xml:space="preserve">كسرمي شود . </w:t>
      </w:r>
    </w:p>
    <w:p w14:paraId="3DE839A8" w14:textId="203074F2"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19-</w:t>
      </w:r>
      <w:r w:rsidR="00C208BD" w:rsidRPr="009D4E8C">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14:paraId="10F8A71E" w14:textId="4ED677D8"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20-</w:t>
      </w:r>
      <w:r w:rsidR="0053301F" w:rsidRPr="009D4E8C">
        <w:rPr>
          <w:rFonts w:cs="B Nazanin" w:hint="cs"/>
          <w:b/>
          <w:bCs/>
          <w:i w:val="0"/>
          <w:iCs w:val="0"/>
          <w:spacing w:val="-8"/>
          <w:sz w:val="24"/>
          <w:szCs w:val="24"/>
          <w:u w:val="none"/>
          <w:rtl/>
        </w:rPr>
        <w:t>تهيه ک</w:t>
      </w:r>
      <w:r w:rsidR="00C208BD" w:rsidRPr="009D4E8C">
        <w:rPr>
          <w:rFonts w:cs="B Nazanin" w:hint="cs"/>
          <w:b/>
          <w:bCs/>
          <w:i w:val="0"/>
          <w:iCs w:val="0"/>
          <w:spacing w:val="-8"/>
          <w:sz w:val="24"/>
          <w:szCs w:val="24"/>
          <w:u w:val="none"/>
          <w:rtl/>
        </w:rPr>
        <w:t xml:space="preserve">ارت سوخت و تأمين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sidRPr="009D4E8C">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14:paraId="00739618" w14:textId="531F6EC1" w:rsidR="005A4D6A" w:rsidRPr="00882CFB"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lang w:bidi="fa-IR"/>
        </w:rPr>
        <w:t>21-</w:t>
      </w:r>
      <w:r w:rsidR="005A4D6A" w:rsidRPr="009D4E8C">
        <w:rPr>
          <w:rFonts w:cs="B Nazanin" w:hint="cs"/>
          <w:b/>
          <w:bCs/>
          <w:i w:val="0"/>
          <w:iCs w:val="0"/>
          <w:spacing w:val="-8"/>
          <w:sz w:val="24"/>
          <w:szCs w:val="24"/>
          <w:u w:val="none"/>
          <w:rtl/>
          <w:lang w:bidi="fa-IR"/>
        </w:rPr>
        <w:t>شرکت طرف قراردا</w:t>
      </w:r>
      <w:r w:rsidR="00F6148C" w:rsidRPr="009D4E8C">
        <w:rPr>
          <w:rFonts w:cs="B Nazanin" w:hint="cs"/>
          <w:b/>
          <w:bCs/>
          <w:i w:val="0"/>
          <w:iCs w:val="0"/>
          <w:spacing w:val="-8"/>
          <w:sz w:val="24"/>
          <w:szCs w:val="24"/>
          <w:u w:val="none"/>
          <w:rtl/>
          <w:lang w:bidi="fa-IR"/>
        </w:rPr>
        <w:t>د</w:t>
      </w:r>
      <w:r w:rsidR="005A4D6A" w:rsidRPr="009D4E8C">
        <w:rPr>
          <w:rFonts w:cs="B Nazanin" w:hint="cs"/>
          <w:b/>
          <w:bCs/>
          <w:i w:val="0"/>
          <w:iCs w:val="0"/>
          <w:spacing w:val="-8"/>
          <w:sz w:val="24"/>
          <w:szCs w:val="24"/>
          <w:u w:val="none"/>
          <w:rtl/>
          <w:lang w:bidi="fa-IR"/>
        </w:rPr>
        <w:t xml:space="preserve"> می بایستی کلیه مسیرهای ایاب ذهاب را پوشش دهد و نیز در صورت تغییر مسیر و نیز اضافه و حذف شدن مسیرها از طرف ستاد ،موظف به پوشش قراردادن کلیه مسیرها می باشد.</w:t>
      </w:r>
    </w:p>
    <w:p w14:paraId="00041E41" w14:textId="77777777" w:rsidR="004066A5" w:rsidRDefault="004066A5" w:rsidP="009D4E8C">
      <w:pPr>
        <w:pStyle w:val="Title"/>
        <w:tabs>
          <w:tab w:val="left" w:pos="0"/>
          <w:tab w:val="left" w:pos="142"/>
        </w:tabs>
        <w:ind w:left="-142"/>
        <w:jc w:val="lowKashida"/>
        <w:rPr>
          <w:rFonts w:cs="B Nazanin"/>
          <w:b/>
          <w:bCs/>
          <w:i w:val="0"/>
          <w:iCs w:val="0"/>
          <w:spacing w:val="-8"/>
          <w:sz w:val="24"/>
          <w:szCs w:val="24"/>
          <w:rtl/>
        </w:rPr>
      </w:pPr>
    </w:p>
    <w:p w14:paraId="390956CA" w14:textId="77777777" w:rsidR="00C208BD" w:rsidRPr="00A42D8A" w:rsidRDefault="00C208BD" w:rsidP="009D4E8C">
      <w:pPr>
        <w:pStyle w:val="Title"/>
        <w:tabs>
          <w:tab w:val="left" w:pos="0"/>
          <w:tab w:val="left" w:pos="142"/>
          <w:tab w:val="num" w:pos="595"/>
        </w:tabs>
        <w:ind w:left="-142"/>
        <w:jc w:val="lowKashida"/>
        <w:rPr>
          <w:rFonts w:cs="B Nazanin"/>
          <w:b/>
          <w:bCs/>
          <w:i w:val="0"/>
          <w:iCs w:val="0"/>
          <w:rtl/>
        </w:rPr>
      </w:pPr>
    </w:p>
    <w:sectPr w:rsidR="00C208BD" w:rsidRPr="00A42D8A" w:rsidSect="00D31A58">
      <w:headerReference w:type="default" r:id="rId8"/>
      <w:footerReference w:type="even" r:id="rId9"/>
      <w:footerReference w:type="default" r:id="rId10"/>
      <w:endnotePr>
        <w:numFmt w:val="lowerLetter"/>
      </w:endnotePr>
      <w:pgSz w:w="11907" w:h="16840" w:code="9"/>
      <w:pgMar w:top="1843" w:right="992" w:bottom="851" w:left="993" w:header="567" w:footer="624"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FC5B7" w14:textId="77777777" w:rsidR="009B49A8" w:rsidRDefault="009B49A8" w:rsidP="00E1460D">
      <w:r>
        <w:separator/>
      </w:r>
    </w:p>
  </w:endnote>
  <w:endnote w:type="continuationSeparator" w:id="0">
    <w:p w14:paraId="12C5240C" w14:textId="77777777" w:rsidR="009B49A8" w:rsidRDefault="009B49A8"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2D83" w14:textId="77777777" w:rsidR="00094B92" w:rsidRDefault="00696A16"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14:paraId="6E36A24D" w14:textId="77777777"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5D476" w14:textId="77777777" w:rsidR="00632072" w:rsidRDefault="00F1558A" w:rsidP="00632072">
    <w:pPr>
      <w:pStyle w:val="Footer"/>
      <w:jc w:val="center"/>
    </w:pPr>
    <w:r>
      <w:rPr>
        <w:noProof/>
        <w:lang w:bidi="ar-SA"/>
      </w:rPr>
      <mc:AlternateContent>
        <mc:Choice Requires="wps">
          <w:drawing>
            <wp:anchor distT="0" distB="0" distL="114300" distR="114300" simplePos="0" relativeHeight="251658752" behindDoc="0" locked="0" layoutInCell="1" allowOverlap="1" wp14:anchorId="4FA8658D" wp14:editId="0A4CA822">
              <wp:simplePos x="0" y="0"/>
              <wp:positionH relativeFrom="column">
                <wp:posOffset>-288290</wp:posOffset>
              </wp:positionH>
              <wp:positionV relativeFrom="paragraph">
                <wp:posOffset>29845</wp:posOffset>
              </wp:positionV>
              <wp:extent cx="6674485" cy="6350"/>
              <wp:effectExtent l="8890" t="5080" r="12700" b="762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448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D60B8A" id="_x0000_t32" coordsize="21600,21600" o:spt="32" o:oned="t" path="m,l21600,21600e" filled="f">
              <v:path arrowok="t" fillok="f" o:connecttype="none"/>
              <o:lock v:ext="edit" shapetype="t"/>
            </v:shapetype>
            <v:shape id="AutoShape 17" o:spid="_x0000_s1026" type="#_x0000_t32" style="position:absolute;margin-left:-22.7pt;margin-top:2.35pt;width:525.55pt;height:.5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mc:Fallback>
      </mc:AlternateContent>
    </w:r>
  </w:p>
  <w:p w14:paraId="737499F7" w14:textId="77777777" w:rsidR="00D404C6" w:rsidRDefault="00D404C6" w:rsidP="00D404C6">
    <w:pPr>
      <w:pStyle w:val="Footer"/>
      <w:bidi/>
      <w:rPr>
        <w:rFonts w:ascii="IranNastaliq" w:hAnsi="IranNastaliq" w:cs="B Titr"/>
      </w:rPr>
    </w:pPr>
    <w:r>
      <w:rPr>
        <w:rFonts w:ascii="IPT Titr" w:hAnsi="IPT Titr" w:cs="B Titr" w:hint="cs"/>
        <w:sz w:val="20"/>
        <w:rtl/>
      </w:rPr>
      <w:t xml:space="preserve">   نماینده کارفرما</w:t>
    </w:r>
    <w:r>
      <w:rPr>
        <w:rFonts w:cs="B Titr" w:hint="cs"/>
        <w:szCs w:val="24"/>
        <w:rtl/>
      </w:rPr>
      <w:t xml:space="preserve">                                                                </w:t>
    </w:r>
    <w:r>
      <w:rPr>
        <w:rFonts w:ascii="IranNastaliq" w:hAnsi="IranNastaliq" w:cs="B Titr" w:hint="cs"/>
        <w:rtl/>
      </w:rPr>
      <w:t xml:space="preserve">شماره صفحه ....                                                           قرائت شد و مورد قبول است </w:t>
    </w:r>
  </w:p>
  <w:p w14:paraId="5B439689" w14:textId="77777777"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14:paraId="4AF2DEB6" w14:textId="77777777" w:rsidR="00D404C6" w:rsidRDefault="00D404C6" w:rsidP="00692546">
    <w:pPr>
      <w:pStyle w:val="Footer"/>
      <w:tabs>
        <w:tab w:val="left" w:pos="4394"/>
      </w:tabs>
      <w:bidi/>
      <w:ind w:left="720"/>
      <w:jc w:val="center"/>
      <w:rPr>
        <w:rFonts w:ascii="Calibri" w:hAnsi="Calibri" w:cs="Arial"/>
        <w:sz w:val="28"/>
        <w:szCs w:val="28"/>
      </w:rPr>
    </w:pPr>
    <w:r>
      <w:rPr>
        <w:rFonts w:ascii="IranNastaliq" w:hAnsi="IranNastaliq" w:cs="IranNastaliq"/>
        <w:sz w:val="28"/>
        <w:szCs w:val="28"/>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36CAA" w14:textId="77777777" w:rsidR="009B49A8" w:rsidRDefault="009B49A8" w:rsidP="00E1460D">
      <w:r>
        <w:separator/>
      </w:r>
    </w:p>
  </w:footnote>
  <w:footnote w:type="continuationSeparator" w:id="0">
    <w:p w14:paraId="77A9E5ED" w14:textId="77777777" w:rsidR="009B49A8" w:rsidRDefault="009B49A8"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547C7" w14:textId="77777777" w:rsidR="00EF2773" w:rsidRDefault="00F1558A">
    <w:pPr>
      <w:pStyle w:val="Header"/>
    </w:pPr>
    <w:r>
      <w:rPr>
        <w:noProof/>
        <w:lang w:bidi="ar-SA"/>
      </w:rPr>
      <mc:AlternateContent>
        <mc:Choice Requires="wpg">
          <w:drawing>
            <wp:anchor distT="0" distB="0" distL="114300" distR="114300" simplePos="0" relativeHeight="251657728" behindDoc="0" locked="0" layoutInCell="1" allowOverlap="1" wp14:anchorId="019DB738" wp14:editId="1A8A88A2">
              <wp:simplePos x="0" y="0"/>
              <wp:positionH relativeFrom="column">
                <wp:posOffset>-531495</wp:posOffset>
              </wp:positionH>
              <wp:positionV relativeFrom="paragraph">
                <wp:posOffset>-313055</wp:posOffset>
              </wp:positionV>
              <wp:extent cx="6917690" cy="8454390"/>
              <wp:effectExtent l="0" t="0" r="0" b="0"/>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3" name="Group 11"/>
                      <wpg:cNvGrpSpPr>
                        <a:grpSpLocks/>
                      </wpg:cNvGrpSpPr>
                      <wpg:grpSpPr bwMode="auto">
                        <a:xfrm>
                          <a:off x="354" y="91"/>
                          <a:ext cx="10894" cy="1617"/>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9DACA50"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19902E1D"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4B45DA36"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51D134FD" w14:textId="77777777" w:rsidR="00E15E27" w:rsidRPr="00D95359" w:rsidRDefault="00E15E27" w:rsidP="00E15E27">
                              <w:pPr>
                                <w:bidi/>
                                <w:jc w:val="lowKashida"/>
                                <w:rPr>
                                  <w:rFonts w:cs="B Mitra"/>
                                  <w:color w:val="943634"/>
                                  <w:sz w:val="14"/>
                                  <w:szCs w:val="14"/>
                                  <w:rtl/>
                                </w:rPr>
                              </w:pPr>
                            </w:p>
                            <w:p w14:paraId="61EAB2E9" w14:textId="77777777"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6"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26A456"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417B3090"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2E02DC6E"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19DB738" id="Group 10" o:spid="_x0000_s1026" style="position:absolute;margin-left:-41.85pt;margin-top:-24.6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YLiXE8UFAAAdFAAADgAA&#10;AAAAAAAAAAAAAAA6AgAAZHJzL2Uyb0RvYy54bWxQSwECLQAUAAYACAAAACEALmzwAMUAAAClAQAA&#10;GQAAAAAAAAAAAAAAAAArCAAAZHJzL19yZWxzL2Uyb0RvYy54bWwucmVsc1BLAQItABQABgAIAAAA&#10;IQBKsYHL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14:paraId="39DACA50"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19902E1D"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4B45DA36"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51D134FD" w14:textId="77777777" w:rsidR="00E15E27" w:rsidRPr="00D95359" w:rsidRDefault="00E15E27" w:rsidP="00E15E27">
                        <w:pPr>
                          <w:bidi/>
                          <w:jc w:val="lowKashida"/>
                          <w:rPr>
                            <w:rFonts w:cs="B Mitra"/>
                            <w:color w:val="943634"/>
                            <w:sz w:val="14"/>
                            <w:szCs w:val="14"/>
                            <w:rtl/>
                          </w:rPr>
                        </w:pPr>
                      </w:p>
                      <w:p w14:paraId="61EAB2E9" w14:textId="77777777"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fit-shape-to-text:t">
                  <w:txbxContent>
                    <w:p w14:paraId="0C26A456"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417B3090"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2E02DC6E"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9"/>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05F42"/>
    <w:rsid w:val="000157A1"/>
    <w:rsid w:val="00017891"/>
    <w:rsid w:val="00021066"/>
    <w:rsid w:val="000244A2"/>
    <w:rsid w:val="00024AC5"/>
    <w:rsid w:val="00035091"/>
    <w:rsid w:val="0005020F"/>
    <w:rsid w:val="000548DE"/>
    <w:rsid w:val="00055917"/>
    <w:rsid w:val="000652C6"/>
    <w:rsid w:val="00067FAD"/>
    <w:rsid w:val="00074BB2"/>
    <w:rsid w:val="00075282"/>
    <w:rsid w:val="000758F1"/>
    <w:rsid w:val="000769E6"/>
    <w:rsid w:val="00080D1B"/>
    <w:rsid w:val="0008520E"/>
    <w:rsid w:val="00087577"/>
    <w:rsid w:val="00087ECA"/>
    <w:rsid w:val="00093BF7"/>
    <w:rsid w:val="00094B92"/>
    <w:rsid w:val="00094DB4"/>
    <w:rsid w:val="00095375"/>
    <w:rsid w:val="000970BB"/>
    <w:rsid w:val="00097AE5"/>
    <w:rsid w:val="000A6831"/>
    <w:rsid w:val="000C2599"/>
    <w:rsid w:val="000C77D6"/>
    <w:rsid w:val="000D489D"/>
    <w:rsid w:val="000E5FDF"/>
    <w:rsid w:val="000E615C"/>
    <w:rsid w:val="000E731F"/>
    <w:rsid w:val="000E749D"/>
    <w:rsid w:val="000E7A9C"/>
    <w:rsid w:val="000F31AE"/>
    <w:rsid w:val="000F4650"/>
    <w:rsid w:val="00116779"/>
    <w:rsid w:val="00116E1A"/>
    <w:rsid w:val="001204BB"/>
    <w:rsid w:val="0012158E"/>
    <w:rsid w:val="001242DA"/>
    <w:rsid w:val="001252C1"/>
    <w:rsid w:val="001256CC"/>
    <w:rsid w:val="001320EB"/>
    <w:rsid w:val="00143814"/>
    <w:rsid w:val="001463D3"/>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0D28"/>
    <w:rsid w:val="00181F8D"/>
    <w:rsid w:val="00186EE9"/>
    <w:rsid w:val="00194108"/>
    <w:rsid w:val="001A145F"/>
    <w:rsid w:val="001C06B9"/>
    <w:rsid w:val="001C098E"/>
    <w:rsid w:val="001C0C23"/>
    <w:rsid w:val="001C1174"/>
    <w:rsid w:val="001C2152"/>
    <w:rsid w:val="001C58DF"/>
    <w:rsid w:val="001C5AD8"/>
    <w:rsid w:val="001C5D34"/>
    <w:rsid w:val="001C5F6B"/>
    <w:rsid w:val="001D05B4"/>
    <w:rsid w:val="001E51BB"/>
    <w:rsid w:val="001E587F"/>
    <w:rsid w:val="001E7F94"/>
    <w:rsid w:val="001F0A51"/>
    <w:rsid w:val="001F2897"/>
    <w:rsid w:val="001F2AF6"/>
    <w:rsid w:val="001F3A71"/>
    <w:rsid w:val="00201562"/>
    <w:rsid w:val="0020744E"/>
    <w:rsid w:val="00210E69"/>
    <w:rsid w:val="00213EEF"/>
    <w:rsid w:val="00216BE1"/>
    <w:rsid w:val="00230FE4"/>
    <w:rsid w:val="002310AF"/>
    <w:rsid w:val="002348D4"/>
    <w:rsid w:val="00240FDB"/>
    <w:rsid w:val="002432B2"/>
    <w:rsid w:val="002462B5"/>
    <w:rsid w:val="002526F7"/>
    <w:rsid w:val="0025611C"/>
    <w:rsid w:val="00260B9E"/>
    <w:rsid w:val="00261846"/>
    <w:rsid w:val="00262BCA"/>
    <w:rsid w:val="0026378B"/>
    <w:rsid w:val="00267200"/>
    <w:rsid w:val="00270B91"/>
    <w:rsid w:val="00275637"/>
    <w:rsid w:val="00276DB8"/>
    <w:rsid w:val="0028200C"/>
    <w:rsid w:val="002958DB"/>
    <w:rsid w:val="002A0614"/>
    <w:rsid w:val="002B3529"/>
    <w:rsid w:val="002B3DD2"/>
    <w:rsid w:val="002C739A"/>
    <w:rsid w:val="002C76D3"/>
    <w:rsid w:val="002D1188"/>
    <w:rsid w:val="002D3446"/>
    <w:rsid w:val="002D51A1"/>
    <w:rsid w:val="002D53A5"/>
    <w:rsid w:val="002F1D83"/>
    <w:rsid w:val="002F3532"/>
    <w:rsid w:val="002F5A7C"/>
    <w:rsid w:val="00302044"/>
    <w:rsid w:val="003100B1"/>
    <w:rsid w:val="00310A7F"/>
    <w:rsid w:val="00310C4C"/>
    <w:rsid w:val="003119EA"/>
    <w:rsid w:val="0031449D"/>
    <w:rsid w:val="00333E60"/>
    <w:rsid w:val="003402E1"/>
    <w:rsid w:val="0035009F"/>
    <w:rsid w:val="003536A6"/>
    <w:rsid w:val="003565AC"/>
    <w:rsid w:val="003600C2"/>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B52D2"/>
    <w:rsid w:val="003C0884"/>
    <w:rsid w:val="003C41B2"/>
    <w:rsid w:val="003C68EE"/>
    <w:rsid w:val="003D7FA5"/>
    <w:rsid w:val="003F2855"/>
    <w:rsid w:val="003F34BD"/>
    <w:rsid w:val="003F657B"/>
    <w:rsid w:val="00404190"/>
    <w:rsid w:val="004066A5"/>
    <w:rsid w:val="00407A00"/>
    <w:rsid w:val="00414CB5"/>
    <w:rsid w:val="00427DB5"/>
    <w:rsid w:val="004324DF"/>
    <w:rsid w:val="00436165"/>
    <w:rsid w:val="004376E6"/>
    <w:rsid w:val="00441F10"/>
    <w:rsid w:val="004420A5"/>
    <w:rsid w:val="00445342"/>
    <w:rsid w:val="00451031"/>
    <w:rsid w:val="0045216F"/>
    <w:rsid w:val="0045650A"/>
    <w:rsid w:val="00461FD9"/>
    <w:rsid w:val="004642CF"/>
    <w:rsid w:val="00466552"/>
    <w:rsid w:val="00466B21"/>
    <w:rsid w:val="00466C32"/>
    <w:rsid w:val="00470316"/>
    <w:rsid w:val="004710C0"/>
    <w:rsid w:val="00471DEE"/>
    <w:rsid w:val="00480278"/>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D74CC"/>
    <w:rsid w:val="004E0D65"/>
    <w:rsid w:val="004E5CFF"/>
    <w:rsid w:val="004F3153"/>
    <w:rsid w:val="004F3AD4"/>
    <w:rsid w:val="004F7593"/>
    <w:rsid w:val="00500CB4"/>
    <w:rsid w:val="00500EBF"/>
    <w:rsid w:val="005018DE"/>
    <w:rsid w:val="00502462"/>
    <w:rsid w:val="00510D93"/>
    <w:rsid w:val="005138A7"/>
    <w:rsid w:val="00520F11"/>
    <w:rsid w:val="005266E2"/>
    <w:rsid w:val="005311E9"/>
    <w:rsid w:val="00531E54"/>
    <w:rsid w:val="0053301F"/>
    <w:rsid w:val="00533CE9"/>
    <w:rsid w:val="00536C2D"/>
    <w:rsid w:val="00541310"/>
    <w:rsid w:val="005515AC"/>
    <w:rsid w:val="00552892"/>
    <w:rsid w:val="005529D5"/>
    <w:rsid w:val="00553095"/>
    <w:rsid w:val="00561A60"/>
    <w:rsid w:val="0057126F"/>
    <w:rsid w:val="0057156C"/>
    <w:rsid w:val="005759CB"/>
    <w:rsid w:val="00576A61"/>
    <w:rsid w:val="00584BF3"/>
    <w:rsid w:val="005854B8"/>
    <w:rsid w:val="00591D0A"/>
    <w:rsid w:val="00592045"/>
    <w:rsid w:val="0059274E"/>
    <w:rsid w:val="00592F96"/>
    <w:rsid w:val="00594CBE"/>
    <w:rsid w:val="005A4D6A"/>
    <w:rsid w:val="005A54A3"/>
    <w:rsid w:val="005B1B37"/>
    <w:rsid w:val="005B48DE"/>
    <w:rsid w:val="005B7D8E"/>
    <w:rsid w:val="005C3ABF"/>
    <w:rsid w:val="005C5A04"/>
    <w:rsid w:val="005C746B"/>
    <w:rsid w:val="005D0786"/>
    <w:rsid w:val="005D2D25"/>
    <w:rsid w:val="005D360C"/>
    <w:rsid w:val="005E1EB3"/>
    <w:rsid w:val="005E205B"/>
    <w:rsid w:val="005E7964"/>
    <w:rsid w:val="005F2D12"/>
    <w:rsid w:val="00600691"/>
    <w:rsid w:val="0060463F"/>
    <w:rsid w:val="00610E51"/>
    <w:rsid w:val="006170CF"/>
    <w:rsid w:val="00622787"/>
    <w:rsid w:val="00622E95"/>
    <w:rsid w:val="00632072"/>
    <w:rsid w:val="006437AF"/>
    <w:rsid w:val="0065254E"/>
    <w:rsid w:val="00656CAB"/>
    <w:rsid w:val="006619C1"/>
    <w:rsid w:val="00680C54"/>
    <w:rsid w:val="00680CFE"/>
    <w:rsid w:val="00683D1D"/>
    <w:rsid w:val="00683E23"/>
    <w:rsid w:val="006843F5"/>
    <w:rsid w:val="00690C28"/>
    <w:rsid w:val="00690DB3"/>
    <w:rsid w:val="00692546"/>
    <w:rsid w:val="0069418B"/>
    <w:rsid w:val="0069452C"/>
    <w:rsid w:val="00696A16"/>
    <w:rsid w:val="006A4AA5"/>
    <w:rsid w:val="006A6B9A"/>
    <w:rsid w:val="006B0CFC"/>
    <w:rsid w:val="006B2727"/>
    <w:rsid w:val="006B5AB4"/>
    <w:rsid w:val="006C218B"/>
    <w:rsid w:val="006E02D6"/>
    <w:rsid w:val="006F3AB9"/>
    <w:rsid w:val="006F482C"/>
    <w:rsid w:val="006F4DC8"/>
    <w:rsid w:val="006F58F7"/>
    <w:rsid w:val="006F59B2"/>
    <w:rsid w:val="006F7DBA"/>
    <w:rsid w:val="0070012F"/>
    <w:rsid w:val="00701606"/>
    <w:rsid w:val="0070210C"/>
    <w:rsid w:val="00704923"/>
    <w:rsid w:val="007073BA"/>
    <w:rsid w:val="007170E7"/>
    <w:rsid w:val="0073226C"/>
    <w:rsid w:val="00734905"/>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46D0"/>
    <w:rsid w:val="0079522C"/>
    <w:rsid w:val="007A24E1"/>
    <w:rsid w:val="007A3DCE"/>
    <w:rsid w:val="007B0604"/>
    <w:rsid w:val="007B76E1"/>
    <w:rsid w:val="007B7BF0"/>
    <w:rsid w:val="007D289C"/>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6E70"/>
    <w:rsid w:val="00820187"/>
    <w:rsid w:val="00826139"/>
    <w:rsid w:val="00847659"/>
    <w:rsid w:val="008521FB"/>
    <w:rsid w:val="00853D35"/>
    <w:rsid w:val="00857C9E"/>
    <w:rsid w:val="00861153"/>
    <w:rsid w:val="00863403"/>
    <w:rsid w:val="00866D84"/>
    <w:rsid w:val="00873D3E"/>
    <w:rsid w:val="00882CFB"/>
    <w:rsid w:val="0088324D"/>
    <w:rsid w:val="008850E3"/>
    <w:rsid w:val="008910E5"/>
    <w:rsid w:val="008912AD"/>
    <w:rsid w:val="008A5F67"/>
    <w:rsid w:val="008B0418"/>
    <w:rsid w:val="008C105D"/>
    <w:rsid w:val="008C79F7"/>
    <w:rsid w:val="008D5C92"/>
    <w:rsid w:val="008D6B5F"/>
    <w:rsid w:val="008E25AD"/>
    <w:rsid w:val="008E33E3"/>
    <w:rsid w:val="008E43B0"/>
    <w:rsid w:val="008E5337"/>
    <w:rsid w:val="008E7688"/>
    <w:rsid w:val="008E7E56"/>
    <w:rsid w:val="008F01A5"/>
    <w:rsid w:val="008F38F6"/>
    <w:rsid w:val="008F4C5D"/>
    <w:rsid w:val="008F65FD"/>
    <w:rsid w:val="00900564"/>
    <w:rsid w:val="00903887"/>
    <w:rsid w:val="009114F4"/>
    <w:rsid w:val="00911A78"/>
    <w:rsid w:val="00916CCF"/>
    <w:rsid w:val="00916D33"/>
    <w:rsid w:val="00920750"/>
    <w:rsid w:val="009225D1"/>
    <w:rsid w:val="00923E24"/>
    <w:rsid w:val="009260D6"/>
    <w:rsid w:val="0093397D"/>
    <w:rsid w:val="009358C9"/>
    <w:rsid w:val="00937C46"/>
    <w:rsid w:val="00941FC2"/>
    <w:rsid w:val="0094692D"/>
    <w:rsid w:val="00955CB5"/>
    <w:rsid w:val="00957873"/>
    <w:rsid w:val="00960EF6"/>
    <w:rsid w:val="00962F90"/>
    <w:rsid w:val="00964FFC"/>
    <w:rsid w:val="00966689"/>
    <w:rsid w:val="0097136E"/>
    <w:rsid w:val="00972B92"/>
    <w:rsid w:val="00975877"/>
    <w:rsid w:val="009976C6"/>
    <w:rsid w:val="009B49A8"/>
    <w:rsid w:val="009B7D68"/>
    <w:rsid w:val="009D0CE1"/>
    <w:rsid w:val="009D12F1"/>
    <w:rsid w:val="009D4E8C"/>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62AA"/>
    <w:rsid w:val="00A46EA7"/>
    <w:rsid w:val="00A47CA0"/>
    <w:rsid w:val="00A5013C"/>
    <w:rsid w:val="00A50724"/>
    <w:rsid w:val="00A52A28"/>
    <w:rsid w:val="00A60298"/>
    <w:rsid w:val="00A61C9B"/>
    <w:rsid w:val="00A65199"/>
    <w:rsid w:val="00A65405"/>
    <w:rsid w:val="00A8206D"/>
    <w:rsid w:val="00A86D76"/>
    <w:rsid w:val="00A8745B"/>
    <w:rsid w:val="00A920B7"/>
    <w:rsid w:val="00AA0484"/>
    <w:rsid w:val="00AA0B06"/>
    <w:rsid w:val="00AA742A"/>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4C93"/>
    <w:rsid w:val="00B16916"/>
    <w:rsid w:val="00B17256"/>
    <w:rsid w:val="00B214FE"/>
    <w:rsid w:val="00B2797D"/>
    <w:rsid w:val="00B32DDC"/>
    <w:rsid w:val="00B4490C"/>
    <w:rsid w:val="00B5416B"/>
    <w:rsid w:val="00B55EA5"/>
    <w:rsid w:val="00B67261"/>
    <w:rsid w:val="00B675E7"/>
    <w:rsid w:val="00B7661D"/>
    <w:rsid w:val="00B76C7C"/>
    <w:rsid w:val="00B77B7A"/>
    <w:rsid w:val="00B91DF0"/>
    <w:rsid w:val="00BA0850"/>
    <w:rsid w:val="00BA2D4B"/>
    <w:rsid w:val="00BA5F18"/>
    <w:rsid w:val="00BA69C0"/>
    <w:rsid w:val="00BA7DB5"/>
    <w:rsid w:val="00BB23AA"/>
    <w:rsid w:val="00BB4D1A"/>
    <w:rsid w:val="00BB6CC1"/>
    <w:rsid w:val="00BC1F23"/>
    <w:rsid w:val="00BC2E98"/>
    <w:rsid w:val="00BC392F"/>
    <w:rsid w:val="00BC65E6"/>
    <w:rsid w:val="00BD3F4B"/>
    <w:rsid w:val="00BD704D"/>
    <w:rsid w:val="00BF1641"/>
    <w:rsid w:val="00C032F7"/>
    <w:rsid w:val="00C0350E"/>
    <w:rsid w:val="00C049B2"/>
    <w:rsid w:val="00C10AE4"/>
    <w:rsid w:val="00C11DAE"/>
    <w:rsid w:val="00C17155"/>
    <w:rsid w:val="00C204D8"/>
    <w:rsid w:val="00C208BD"/>
    <w:rsid w:val="00C214FD"/>
    <w:rsid w:val="00C250A5"/>
    <w:rsid w:val="00C2527D"/>
    <w:rsid w:val="00C26E40"/>
    <w:rsid w:val="00C27ADF"/>
    <w:rsid w:val="00C40100"/>
    <w:rsid w:val="00C40B9F"/>
    <w:rsid w:val="00C50090"/>
    <w:rsid w:val="00C52AB2"/>
    <w:rsid w:val="00C533C4"/>
    <w:rsid w:val="00C54BFA"/>
    <w:rsid w:val="00C54EF3"/>
    <w:rsid w:val="00C60CC5"/>
    <w:rsid w:val="00C6428E"/>
    <w:rsid w:val="00C655BC"/>
    <w:rsid w:val="00C65765"/>
    <w:rsid w:val="00C71080"/>
    <w:rsid w:val="00C77BAC"/>
    <w:rsid w:val="00C77D09"/>
    <w:rsid w:val="00C77F2E"/>
    <w:rsid w:val="00C80718"/>
    <w:rsid w:val="00C829EE"/>
    <w:rsid w:val="00C86604"/>
    <w:rsid w:val="00C87077"/>
    <w:rsid w:val="00C9188F"/>
    <w:rsid w:val="00C9290A"/>
    <w:rsid w:val="00C94EA2"/>
    <w:rsid w:val="00C951A0"/>
    <w:rsid w:val="00CA1000"/>
    <w:rsid w:val="00CA31B4"/>
    <w:rsid w:val="00CA4998"/>
    <w:rsid w:val="00CB3399"/>
    <w:rsid w:val="00CB65B9"/>
    <w:rsid w:val="00CC01D9"/>
    <w:rsid w:val="00CC2EB9"/>
    <w:rsid w:val="00CD3E91"/>
    <w:rsid w:val="00CD5896"/>
    <w:rsid w:val="00CF0EE7"/>
    <w:rsid w:val="00CF66DE"/>
    <w:rsid w:val="00D0069F"/>
    <w:rsid w:val="00D06E8B"/>
    <w:rsid w:val="00D12AE3"/>
    <w:rsid w:val="00D143D4"/>
    <w:rsid w:val="00D14570"/>
    <w:rsid w:val="00D16FAB"/>
    <w:rsid w:val="00D26EAF"/>
    <w:rsid w:val="00D31A58"/>
    <w:rsid w:val="00D3433B"/>
    <w:rsid w:val="00D404C6"/>
    <w:rsid w:val="00D50C26"/>
    <w:rsid w:val="00D570F1"/>
    <w:rsid w:val="00D57D97"/>
    <w:rsid w:val="00D706A9"/>
    <w:rsid w:val="00D7078A"/>
    <w:rsid w:val="00D85B23"/>
    <w:rsid w:val="00D93C4F"/>
    <w:rsid w:val="00D94111"/>
    <w:rsid w:val="00DA0D58"/>
    <w:rsid w:val="00DA4887"/>
    <w:rsid w:val="00DA49FE"/>
    <w:rsid w:val="00DA6DEE"/>
    <w:rsid w:val="00DA721E"/>
    <w:rsid w:val="00DB12E6"/>
    <w:rsid w:val="00DB2599"/>
    <w:rsid w:val="00DB2AB6"/>
    <w:rsid w:val="00DB3AE9"/>
    <w:rsid w:val="00DB5143"/>
    <w:rsid w:val="00DB580E"/>
    <w:rsid w:val="00DB7D41"/>
    <w:rsid w:val="00DD51EB"/>
    <w:rsid w:val="00DD7019"/>
    <w:rsid w:val="00DD741D"/>
    <w:rsid w:val="00DE4022"/>
    <w:rsid w:val="00DE4DD3"/>
    <w:rsid w:val="00DF0065"/>
    <w:rsid w:val="00E001C8"/>
    <w:rsid w:val="00E03735"/>
    <w:rsid w:val="00E03ED3"/>
    <w:rsid w:val="00E0416F"/>
    <w:rsid w:val="00E07BC3"/>
    <w:rsid w:val="00E122D8"/>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3489"/>
    <w:rsid w:val="00E868AF"/>
    <w:rsid w:val="00EA2EBE"/>
    <w:rsid w:val="00EA591C"/>
    <w:rsid w:val="00EB1514"/>
    <w:rsid w:val="00EB5B94"/>
    <w:rsid w:val="00EC712B"/>
    <w:rsid w:val="00EC79BF"/>
    <w:rsid w:val="00ED41CB"/>
    <w:rsid w:val="00EE137A"/>
    <w:rsid w:val="00EE75A5"/>
    <w:rsid w:val="00EF041F"/>
    <w:rsid w:val="00EF1E81"/>
    <w:rsid w:val="00EF2711"/>
    <w:rsid w:val="00EF2773"/>
    <w:rsid w:val="00EF655D"/>
    <w:rsid w:val="00EF76C4"/>
    <w:rsid w:val="00F000E8"/>
    <w:rsid w:val="00F03B12"/>
    <w:rsid w:val="00F1558A"/>
    <w:rsid w:val="00F20E43"/>
    <w:rsid w:val="00F212CD"/>
    <w:rsid w:val="00F21B58"/>
    <w:rsid w:val="00F23EB3"/>
    <w:rsid w:val="00F269C2"/>
    <w:rsid w:val="00F37CE0"/>
    <w:rsid w:val="00F41B21"/>
    <w:rsid w:val="00F4521E"/>
    <w:rsid w:val="00F6148C"/>
    <w:rsid w:val="00F640E1"/>
    <w:rsid w:val="00F64CEA"/>
    <w:rsid w:val="00F64F29"/>
    <w:rsid w:val="00F677ED"/>
    <w:rsid w:val="00F70A59"/>
    <w:rsid w:val="00F71F12"/>
    <w:rsid w:val="00F72B7E"/>
    <w:rsid w:val="00F76670"/>
    <w:rsid w:val="00F86DFB"/>
    <w:rsid w:val="00F91D4E"/>
    <w:rsid w:val="00F93F5A"/>
    <w:rsid w:val="00FA7933"/>
    <w:rsid w:val="00FB46EE"/>
    <w:rsid w:val="00FB5CBA"/>
    <w:rsid w:val="00FB619B"/>
    <w:rsid w:val="00FB7AF6"/>
    <w:rsid w:val="00FC407A"/>
    <w:rsid w:val="00FC6D70"/>
    <w:rsid w:val="00FD1B71"/>
    <w:rsid w:val="00FE2E1B"/>
    <w:rsid w:val="00FE6854"/>
    <w:rsid w:val="00FE7AB5"/>
    <w:rsid w:val="00FF3F70"/>
    <w:rsid w:val="00FF44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FA040D"/>
  <w15:docId w15:val="{0BF64FD6-8FDD-4167-9062-7F98D94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F1558A"/>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59918-65FD-4EC9-BE2B-93A4279A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118</TotalTime>
  <Pages>3</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علی صالح</cp:lastModifiedBy>
  <cp:revision>140</cp:revision>
  <cp:lastPrinted>2017-08-02T04:55:00Z</cp:lastPrinted>
  <dcterms:created xsi:type="dcterms:W3CDTF">2018-11-03T07:01:00Z</dcterms:created>
  <dcterms:modified xsi:type="dcterms:W3CDTF">2024-03-12T09:07:00Z</dcterms:modified>
</cp:coreProperties>
</file>